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94DC6" w:rsidRPr="00794DC6" w14:paraId="548BAD4E" w14:textId="77777777" w:rsidTr="00794DC6">
        <w:trPr>
          <w:trHeight w:val="748"/>
        </w:trPr>
        <w:tc>
          <w:tcPr>
            <w:tcW w:w="52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7665290" w14:textId="77777777" w:rsidR="00794DC6" w:rsidRPr="00A57B54" w:rsidRDefault="00794DC6" w:rsidP="00794DC6">
            <w:pPr>
              <w:jc w:val="center"/>
              <w:rPr>
                <w:b/>
                <w:sz w:val="22"/>
                <w:lang w:val="en-US"/>
              </w:rPr>
            </w:pPr>
            <w:r w:rsidRPr="00A57B54">
              <w:rPr>
                <w:b/>
                <w:sz w:val="22"/>
                <w:lang w:val="en-US"/>
              </w:rPr>
              <w:t>Engine S/N</w:t>
            </w:r>
          </w:p>
          <w:p w14:paraId="51B868F1" w14:textId="1B7A140A" w:rsidR="00794DC6" w:rsidRPr="00794DC6" w:rsidRDefault="00794DC6" w:rsidP="00794DC6">
            <w:pPr>
              <w:jc w:val="center"/>
              <w:rPr>
                <w:lang w:val="en-US"/>
              </w:rPr>
            </w:pPr>
            <w:r w:rsidRPr="00A57B54">
              <w:rPr>
                <w:sz w:val="28"/>
                <w:szCs w:val="20"/>
                <w:lang w:val="en-US"/>
              </w:rPr>
              <w:t>ENGINE_SERIAL_PLACEHOLDER</w:t>
            </w:r>
          </w:p>
        </w:tc>
        <w:tc>
          <w:tcPr>
            <w:tcW w:w="52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C50F32" w14:textId="77777777" w:rsidR="00794DC6" w:rsidRPr="00612962" w:rsidRDefault="00794DC6" w:rsidP="00794DC6">
            <w:pPr>
              <w:jc w:val="center"/>
              <w:rPr>
                <w:b/>
                <w:sz w:val="22"/>
                <w:lang w:val="en-US"/>
              </w:rPr>
            </w:pPr>
            <w:r w:rsidRPr="00612962">
              <w:rPr>
                <w:b/>
                <w:sz w:val="22"/>
                <w:lang w:val="en-US"/>
              </w:rPr>
              <w:t>Project / WBS</w:t>
            </w:r>
          </w:p>
          <w:p w14:paraId="2A1DCE9A" w14:textId="41E4CAA1" w:rsidR="00794DC6" w:rsidRPr="00794DC6" w:rsidRDefault="00794DC6" w:rsidP="00794DC6">
            <w:pPr>
              <w:jc w:val="center"/>
              <w:rPr>
                <w:lang w:val="en-US"/>
              </w:rPr>
            </w:pPr>
            <w:r w:rsidRPr="00612962">
              <w:rPr>
                <w:bCs/>
                <w:sz w:val="28"/>
                <w:szCs w:val="20"/>
                <w:lang w:val="en-US"/>
              </w:rPr>
              <w:t>WORK_ORDER_PLACEHOLDER</w:t>
            </w:r>
          </w:p>
        </w:tc>
      </w:tr>
      <w:tr w:rsidR="002969E1" w:rsidRPr="00C7336F" w14:paraId="2C8F937E" w14:textId="77777777" w:rsidTr="00794DC6">
        <w:trPr>
          <w:trHeight w:val="51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6E7E" w14:textId="77777777" w:rsidR="002969E1" w:rsidRPr="00C7336F" w:rsidRDefault="002969E1" w:rsidP="002969E1">
            <w:pPr>
              <w:rPr>
                <w:b/>
                <w:sz w:val="20"/>
              </w:rPr>
            </w:pPr>
            <w:proofErr w:type="spellStart"/>
            <w:r w:rsidRPr="002969E1">
              <w:rPr>
                <w:b/>
              </w:rPr>
              <w:t>Section</w:t>
            </w:r>
            <w:proofErr w:type="spellEnd"/>
            <w:r w:rsidRPr="002969E1">
              <w:rPr>
                <w:b/>
              </w:rPr>
              <w:t xml:space="preserve"> 1</w:t>
            </w:r>
            <w:r w:rsidRPr="002969E1">
              <w:rPr>
                <w:b/>
              </w:rPr>
              <w:tab/>
              <w:t>Triebwerk am Testp</w:t>
            </w:r>
            <w:r>
              <w:rPr>
                <w:b/>
              </w:rPr>
              <w:t xml:space="preserve">ylon montiert </w:t>
            </w:r>
            <w:r w:rsidRPr="00BA47C3">
              <w:rPr>
                <w:i/>
              </w:rPr>
              <w:t xml:space="preserve">(G31-72-00-00M101 Blatt </w:t>
            </w:r>
            <w:r>
              <w:rPr>
                <w:i/>
              </w:rPr>
              <w:t>6</w:t>
            </w:r>
            <w:r w:rsidRPr="00BA47C3">
              <w:rPr>
                <w:i/>
              </w:rPr>
              <w:t>)</w:t>
            </w:r>
          </w:p>
        </w:tc>
      </w:tr>
    </w:tbl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35"/>
        <w:gridCol w:w="3104"/>
        <w:gridCol w:w="4115"/>
        <w:gridCol w:w="2802"/>
      </w:tblGrid>
      <w:tr w:rsidR="001A64B1" w:rsidRPr="00AE46F2" w14:paraId="6226327C" w14:textId="77777777" w:rsidTr="00270D74">
        <w:trPr>
          <w:trHeight w:val="552"/>
        </w:trPr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A19B3" w14:textId="77777777" w:rsidR="001A64B1" w:rsidRPr="00C7336F" w:rsidRDefault="001A64B1" w:rsidP="00270D74">
            <w:pPr>
              <w:pStyle w:val="berschrift1"/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8A219" w14:textId="77777777" w:rsidR="001A64B1" w:rsidRDefault="001A64B1" w:rsidP="00270D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</w:t>
            </w:r>
            <w:r w:rsidR="004B4C4F">
              <w:rPr>
                <w:sz w:val="20"/>
                <w:szCs w:val="20"/>
              </w:rPr>
              <w:t xml:space="preserve"> Shop</w:t>
            </w:r>
          </w:p>
          <w:p w14:paraId="0A4F6A28" w14:textId="77777777" w:rsidR="001A64B1" w:rsidRPr="00C7336F" w:rsidRDefault="001A64B1" w:rsidP="00270D74">
            <w:pPr>
              <w:rPr>
                <w:sz w:val="20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8488A" w14:textId="77777777" w:rsidR="001A64B1" w:rsidRPr="00AE46F2" w:rsidRDefault="001A64B1" w:rsidP="00270D74">
            <w:pPr>
              <w:rPr>
                <w:sz w:val="20"/>
                <w:szCs w:val="20"/>
              </w:rPr>
            </w:pPr>
          </w:p>
          <w:p w14:paraId="09F39EF7" w14:textId="77777777" w:rsidR="001A64B1" w:rsidRPr="00AE46F2" w:rsidRDefault="001A64B1" w:rsidP="00270D74">
            <w:pPr>
              <w:rPr>
                <w:sz w:val="20"/>
                <w:szCs w:val="20"/>
              </w:rPr>
            </w:pPr>
          </w:p>
        </w:tc>
      </w:tr>
      <w:tr w:rsidR="001A64B1" w:rsidRPr="005627F5" w14:paraId="2AC446A2" w14:textId="77777777" w:rsidTr="00270D7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A732" w14:textId="77777777" w:rsidR="001A64B1" w:rsidRPr="00AE46F2" w:rsidRDefault="001A64B1" w:rsidP="00270D74">
            <w:pPr>
              <w:rPr>
                <w:sz w:val="16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1570" w14:textId="77777777" w:rsidR="001A64B1" w:rsidRPr="00AE46F2" w:rsidRDefault="001A64B1" w:rsidP="001A64B1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900BD5">
              <w:rPr>
                <w:sz w:val="16"/>
              </w:rPr>
              <w:t>6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F152F4C" w14:textId="77777777" w:rsidR="001A64B1" w:rsidRPr="005627F5" w:rsidRDefault="001A64B1" w:rsidP="00270D74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2969E1" w:rsidRPr="00AE46F2" w14:paraId="4E7CFF3E" w14:textId="77777777" w:rsidTr="00AD6BB4">
        <w:trPr>
          <w:trHeight w:val="552"/>
        </w:trPr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68E64" w14:textId="77777777" w:rsidR="002969E1" w:rsidRPr="00C7336F" w:rsidRDefault="002969E1" w:rsidP="00573811">
            <w:pPr>
              <w:pStyle w:val="berschrift1"/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16E7E" w14:textId="77777777" w:rsidR="002969E1" w:rsidRDefault="002969E1" w:rsidP="00573811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FADE</w:t>
            </w:r>
            <w:r>
              <w:rPr>
                <w:sz w:val="20"/>
                <w:szCs w:val="20"/>
              </w:rPr>
              <w:t>C &amp;</w:t>
            </w:r>
            <w:r w:rsidRPr="009512A3">
              <w:rPr>
                <w:sz w:val="20"/>
                <w:szCs w:val="20"/>
              </w:rPr>
              <w:t xml:space="preserve"> P3 </w:t>
            </w:r>
            <w:r>
              <w:rPr>
                <w:sz w:val="20"/>
                <w:szCs w:val="20"/>
              </w:rPr>
              <w:t>&amp;</w:t>
            </w:r>
            <w:r w:rsidRPr="009512A3">
              <w:rPr>
                <w:sz w:val="20"/>
                <w:szCs w:val="20"/>
              </w:rPr>
              <w:t xml:space="preserve"> Harness-Anschlüsse</w:t>
            </w:r>
          </w:p>
          <w:p w14:paraId="0D989B4A" w14:textId="77777777" w:rsidR="002969E1" w:rsidRPr="00C7336F" w:rsidRDefault="002969E1" w:rsidP="00573811">
            <w:pPr>
              <w:rPr>
                <w:sz w:val="20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A0C3F" w14:textId="77777777" w:rsidR="002969E1" w:rsidRPr="00AE46F2" w:rsidRDefault="002969E1" w:rsidP="00573811">
            <w:pPr>
              <w:rPr>
                <w:sz w:val="20"/>
                <w:szCs w:val="20"/>
              </w:rPr>
            </w:pPr>
          </w:p>
          <w:p w14:paraId="7504A6B9" w14:textId="77777777" w:rsidR="002969E1" w:rsidRPr="00AE46F2" w:rsidRDefault="002969E1" w:rsidP="00573811">
            <w:pPr>
              <w:rPr>
                <w:sz w:val="20"/>
                <w:szCs w:val="20"/>
              </w:rPr>
            </w:pPr>
          </w:p>
        </w:tc>
      </w:tr>
      <w:tr w:rsidR="002969E1" w:rsidRPr="005627F5" w14:paraId="301F879B" w14:textId="77777777" w:rsidTr="00AD6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C710" w14:textId="77777777" w:rsidR="002969E1" w:rsidRPr="00AE46F2" w:rsidRDefault="002969E1" w:rsidP="00573811">
            <w:pPr>
              <w:rPr>
                <w:sz w:val="16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98CF9" w14:textId="77777777" w:rsidR="002969E1" w:rsidRPr="00AE46F2" w:rsidRDefault="003E7ABE" w:rsidP="002969E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7.2 | 7.3 | 7.4 | 7</w:t>
            </w:r>
            <w:r w:rsidR="002969E1">
              <w:rPr>
                <w:sz w:val="16"/>
              </w:rPr>
              <w:t>.5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9021656" w14:textId="77777777" w:rsidR="002969E1" w:rsidRPr="005627F5" w:rsidRDefault="002969E1" w:rsidP="0057381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2969E1" w:rsidRPr="00AE46F2" w14:paraId="4826B32F" w14:textId="77777777" w:rsidTr="00AD6BB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21F26" w14:textId="77777777" w:rsidR="002969E1" w:rsidRPr="00C7336F" w:rsidRDefault="002969E1" w:rsidP="00573811">
            <w:pPr>
              <w:pStyle w:val="berschrift1"/>
            </w:pPr>
          </w:p>
        </w:tc>
        <w:tc>
          <w:tcPr>
            <w:tcW w:w="72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1C67B" w14:textId="77777777" w:rsidR="002969E1" w:rsidRDefault="002969E1" w:rsidP="00573811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Vibration Harness</w:t>
            </w:r>
          </w:p>
          <w:p w14:paraId="65780FB5" w14:textId="77777777" w:rsidR="002969E1" w:rsidRPr="00C7336F" w:rsidRDefault="002969E1" w:rsidP="00573811">
            <w:pPr>
              <w:rPr>
                <w:sz w:val="20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FF8758" w14:textId="77777777" w:rsidR="002969E1" w:rsidRPr="00AE46F2" w:rsidRDefault="002969E1" w:rsidP="00573811">
            <w:pPr>
              <w:rPr>
                <w:sz w:val="20"/>
                <w:szCs w:val="20"/>
              </w:rPr>
            </w:pPr>
          </w:p>
          <w:p w14:paraId="6AF806B8" w14:textId="77777777" w:rsidR="002969E1" w:rsidRPr="00AE46F2" w:rsidRDefault="002969E1" w:rsidP="00573811">
            <w:pPr>
              <w:rPr>
                <w:sz w:val="20"/>
                <w:szCs w:val="20"/>
              </w:rPr>
            </w:pPr>
          </w:p>
        </w:tc>
      </w:tr>
      <w:tr w:rsidR="002969E1" w:rsidRPr="005627F5" w14:paraId="2380BAA3" w14:textId="77777777" w:rsidTr="00B765C1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31C" w14:textId="77777777" w:rsidR="002969E1" w:rsidRPr="00AE46F2" w:rsidRDefault="002969E1" w:rsidP="00573811">
            <w:pPr>
              <w:rPr>
                <w:sz w:val="16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F3544" w14:textId="77777777" w:rsidR="002969E1" w:rsidRPr="00AE46F2" w:rsidRDefault="003E7ABE" w:rsidP="002969E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7</w:t>
            </w:r>
            <w:r w:rsidR="002969E1">
              <w:rPr>
                <w:sz w:val="16"/>
              </w:rPr>
              <w:t>.8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D0B3F1B" w14:textId="77777777" w:rsidR="002969E1" w:rsidRPr="005627F5" w:rsidRDefault="002969E1" w:rsidP="0057381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B765C1" w:rsidRPr="005627F5" w14:paraId="64832392" w14:textId="77777777" w:rsidTr="00372BC0">
        <w:trPr>
          <w:trHeight w:val="14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4D22A" w14:textId="77777777" w:rsidR="00B765C1" w:rsidRPr="00C7336F" w:rsidRDefault="00B765C1" w:rsidP="00B765C1">
            <w:pPr>
              <w:pStyle w:val="berschrift1"/>
            </w:pPr>
          </w:p>
        </w:tc>
        <w:tc>
          <w:tcPr>
            <w:tcW w:w="72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F4BA8" w14:textId="77777777" w:rsidR="00B765C1" w:rsidRDefault="00B765C1" w:rsidP="00B76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T3 Messanschluss</w:t>
            </w:r>
          </w:p>
          <w:p w14:paraId="648640EC" w14:textId="77777777" w:rsidR="00B765C1" w:rsidRPr="00C7336F" w:rsidRDefault="00B765C1" w:rsidP="00B765C1">
            <w:pPr>
              <w:rPr>
                <w:sz w:val="20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59639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  <w:p w14:paraId="7310BF2D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</w:tc>
      </w:tr>
      <w:tr w:rsidR="00B765C1" w:rsidRPr="005627F5" w14:paraId="5B91C541" w14:textId="77777777" w:rsidTr="00B765C1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8C8E" w14:textId="77777777" w:rsidR="00B765C1" w:rsidRPr="00AE46F2" w:rsidRDefault="00B765C1" w:rsidP="00B765C1">
            <w:pPr>
              <w:rPr>
                <w:sz w:val="16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4E85E" w14:textId="77777777" w:rsidR="00B765C1" w:rsidRPr="00AE46F2" w:rsidRDefault="00B765C1" w:rsidP="00B765C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7.9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7C3549C" w14:textId="77777777" w:rsidR="00B765C1" w:rsidRPr="005627F5" w:rsidRDefault="00B765C1" w:rsidP="00B765C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B765C1" w:rsidRPr="00AE46F2" w14:paraId="69A49D5F" w14:textId="77777777" w:rsidTr="00AD6BB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2DA0" w14:textId="77777777" w:rsidR="00B765C1" w:rsidRPr="00C7336F" w:rsidRDefault="00B765C1" w:rsidP="00B765C1">
            <w:pPr>
              <w:pStyle w:val="berschrift1"/>
            </w:pPr>
          </w:p>
        </w:tc>
        <w:tc>
          <w:tcPr>
            <w:tcW w:w="72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812E3" w14:textId="77777777" w:rsidR="00B765C1" w:rsidRDefault="00B765C1" w:rsidP="00B765C1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IDG-Cooler Cover</w:t>
            </w:r>
          </w:p>
          <w:p w14:paraId="4FA97E69" w14:textId="77777777" w:rsidR="00B765C1" w:rsidRPr="00C7336F" w:rsidRDefault="00B765C1" w:rsidP="00B765C1">
            <w:pPr>
              <w:rPr>
                <w:sz w:val="20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635ADC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  <w:p w14:paraId="62A18628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</w:tc>
      </w:tr>
      <w:tr w:rsidR="00B765C1" w:rsidRPr="005627F5" w14:paraId="67F88189" w14:textId="77777777" w:rsidTr="00AD6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347A" w14:textId="77777777" w:rsidR="00B765C1" w:rsidRPr="00AE46F2" w:rsidRDefault="00B765C1" w:rsidP="00B765C1">
            <w:pPr>
              <w:rPr>
                <w:sz w:val="16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82CE6" w14:textId="77777777" w:rsidR="00B765C1" w:rsidRPr="00AE46F2" w:rsidRDefault="00B765C1" w:rsidP="00B765C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7.7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82F41B5" w14:textId="77777777" w:rsidR="00B765C1" w:rsidRPr="005627F5" w:rsidRDefault="00B765C1" w:rsidP="00B765C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B765C1" w:rsidRPr="00AE46F2" w14:paraId="10A651B1" w14:textId="77777777" w:rsidTr="00AD6BB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E5B3B" w14:textId="77777777" w:rsidR="00B765C1" w:rsidRPr="00C7336F" w:rsidRDefault="00B765C1" w:rsidP="00B765C1">
            <w:pPr>
              <w:pStyle w:val="berschrift1"/>
            </w:pPr>
          </w:p>
        </w:tc>
        <w:tc>
          <w:tcPr>
            <w:tcW w:w="72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EC6F1" w14:textId="77777777" w:rsidR="00B765C1" w:rsidRDefault="00B765C1" w:rsidP="00B765C1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 xml:space="preserve">Fuel </w:t>
            </w:r>
            <w:r>
              <w:rPr>
                <w:sz w:val="20"/>
                <w:szCs w:val="20"/>
              </w:rPr>
              <w:t>&amp;</w:t>
            </w:r>
            <w:r w:rsidRPr="009512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Oil</w:t>
            </w:r>
            <w:r w:rsidRPr="009512A3">
              <w:rPr>
                <w:sz w:val="20"/>
                <w:szCs w:val="20"/>
              </w:rPr>
              <w:t xml:space="preserve"> Messanschlüsse (</w:t>
            </w:r>
            <w:proofErr w:type="spellStart"/>
            <w:r w:rsidRPr="009512A3">
              <w:rPr>
                <w:sz w:val="20"/>
                <w:szCs w:val="20"/>
              </w:rPr>
              <w:t>Sump</w:t>
            </w:r>
            <w:proofErr w:type="spellEnd"/>
            <w:r w:rsidRPr="009512A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Oil</w:t>
            </w:r>
            <w:r w:rsidRPr="009512A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Fuel</w:t>
            </w:r>
            <w:r w:rsidRPr="009512A3">
              <w:rPr>
                <w:sz w:val="20"/>
                <w:szCs w:val="20"/>
              </w:rPr>
              <w:t>)</w:t>
            </w:r>
          </w:p>
          <w:p w14:paraId="3432E398" w14:textId="77777777" w:rsidR="00B765C1" w:rsidRPr="00C7336F" w:rsidRDefault="00B765C1" w:rsidP="00B765C1">
            <w:pPr>
              <w:rPr>
                <w:sz w:val="20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2021B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  <w:p w14:paraId="28278F04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</w:tc>
      </w:tr>
      <w:tr w:rsidR="00B765C1" w:rsidRPr="00B765C1" w14:paraId="036EA475" w14:textId="77777777" w:rsidTr="00AD6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A07B" w14:textId="77777777" w:rsidR="00B765C1" w:rsidRPr="00AE46F2" w:rsidRDefault="00B765C1" w:rsidP="00B765C1">
            <w:pPr>
              <w:rPr>
                <w:sz w:val="16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17CD5" w14:textId="77777777" w:rsidR="00B765C1" w:rsidRPr="00B765C1" w:rsidRDefault="00B765C1" w:rsidP="00B765C1">
            <w:pPr>
              <w:jc w:val="right"/>
              <w:rPr>
                <w:sz w:val="16"/>
                <w:lang w:val="en-US"/>
              </w:rPr>
            </w:pPr>
            <w:r w:rsidRPr="00B765C1">
              <w:rPr>
                <w:sz w:val="16"/>
                <w:lang w:val="en-US"/>
              </w:rPr>
              <w:t>Reference: 7.</w:t>
            </w:r>
            <w:r>
              <w:rPr>
                <w:sz w:val="16"/>
                <w:lang w:val="en-US"/>
              </w:rPr>
              <w:t>6</w:t>
            </w:r>
            <w:r w:rsidRPr="00B765C1">
              <w:rPr>
                <w:sz w:val="16"/>
                <w:lang w:val="en-US"/>
              </w:rPr>
              <w:t xml:space="preserve"> | 7.10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22EAB4D" w14:textId="77777777" w:rsidR="00B765C1" w:rsidRPr="00B765C1" w:rsidRDefault="00B765C1" w:rsidP="00B765C1">
            <w:pPr>
              <w:jc w:val="center"/>
              <w:rPr>
                <w:sz w:val="14"/>
                <w:lang w:val="en-US"/>
              </w:rPr>
            </w:pPr>
            <w:r w:rsidRPr="00B765C1">
              <w:rPr>
                <w:sz w:val="16"/>
                <w:lang w:val="en-US"/>
              </w:rPr>
              <w:t>Date / Stamp / Sign</w:t>
            </w:r>
          </w:p>
        </w:tc>
      </w:tr>
      <w:tr w:rsidR="00B765C1" w:rsidRPr="00B765C1" w14:paraId="615BD3E8" w14:textId="77777777" w:rsidTr="00AD6BB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7DD2B" w14:textId="77777777" w:rsidR="00B765C1" w:rsidRPr="00B765C1" w:rsidRDefault="00B765C1" w:rsidP="00B765C1">
            <w:pPr>
              <w:pStyle w:val="berschrift1"/>
              <w:rPr>
                <w:lang w:val="en-US"/>
              </w:rPr>
            </w:pPr>
          </w:p>
        </w:tc>
        <w:tc>
          <w:tcPr>
            <w:tcW w:w="72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C8B18" w14:textId="77777777" w:rsidR="00B765C1" w:rsidRPr="00B765C1" w:rsidRDefault="00B765C1" w:rsidP="00B765C1">
            <w:pPr>
              <w:rPr>
                <w:sz w:val="20"/>
                <w:szCs w:val="20"/>
                <w:lang w:val="en-US"/>
              </w:rPr>
            </w:pPr>
            <w:r w:rsidRPr="00B765C1">
              <w:rPr>
                <w:sz w:val="20"/>
                <w:szCs w:val="20"/>
                <w:lang w:val="en-US"/>
              </w:rPr>
              <w:t>Fuel Supply</w:t>
            </w:r>
          </w:p>
          <w:p w14:paraId="17D0F4B5" w14:textId="77777777" w:rsidR="00B765C1" w:rsidRPr="00B765C1" w:rsidRDefault="00B765C1" w:rsidP="00B765C1">
            <w:pPr>
              <w:rPr>
                <w:sz w:val="20"/>
                <w:lang w:val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488730" w14:textId="77777777" w:rsidR="00B765C1" w:rsidRPr="00B765C1" w:rsidRDefault="00B765C1" w:rsidP="00B765C1">
            <w:pPr>
              <w:rPr>
                <w:sz w:val="20"/>
                <w:szCs w:val="20"/>
                <w:lang w:val="en-US"/>
              </w:rPr>
            </w:pPr>
          </w:p>
          <w:p w14:paraId="6777288F" w14:textId="77777777" w:rsidR="00B765C1" w:rsidRPr="00B765C1" w:rsidRDefault="00B765C1" w:rsidP="00B765C1">
            <w:pPr>
              <w:rPr>
                <w:sz w:val="20"/>
                <w:szCs w:val="20"/>
                <w:lang w:val="en-US"/>
              </w:rPr>
            </w:pPr>
          </w:p>
        </w:tc>
      </w:tr>
      <w:tr w:rsidR="00B765C1" w:rsidRPr="00B765C1" w14:paraId="47B17DE8" w14:textId="77777777" w:rsidTr="00AD6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62F2" w14:textId="77777777" w:rsidR="00B765C1" w:rsidRPr="00B765C1" w:rsidRDefault="00B765C1" w:rsidP="00B765C1">
            <w:pPr>
              <w:rPr>
                <w:sz w:val="16"/>
                <w:lang w:val="en-US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99476" w14:textId="77777777" w:rsidR="00B765C1" w:rsidRPr="00B765C1" w:rsidRDefault="00B765C1" w:rsidP="00B765C1">
            <w:pPr>
              <w:jc w:val="right"/>
              <w:rPr>
                <w:sz w:val="16"/>
                <w:lang w:val="en-US"/>
              </w:rPr>
            </w:pPr>
            <w:r w:rsidRPr="00B765C1">
              <w:rPr>
                <w:sz w:val="16"/>
                <w:lang w:val="en-US"/>
              </w:rPr>
              <w:t>Reference: 7.11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83155B2" w14:textId="77777777" w:rsidR="00B765C1" w:rsidRPr="00B765C1" w:rsidRDefault="00B765C1" w:rsidP="00B765C1">
            <w:pPr>
              <w:jc w:val="center"/>
              <w:rPr>
                <w:sz w:val="14"/>
                <w:lang w:val="en-US"/>
              </w:rPr>
            </w:pPr>
            <w:r w:rsidRPr="00B765C1">
              <w:rPr>
                <w:sz w:val="16"/>
                <w:lang w:val="en-US"/>
              </w:rPr>
              <w:t>Date / Stamp / Sign</w:t>
            </w:r>
          </w:p>
        </w:tc>
      </w:tr>
      <w:tr w:rsidR="00B765C1" w:rsidRPr="00B765C1" w14:paraId="23806207" w14:textId="77777777" w:rsidTr="00AD6BB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80ADD" w14:textId="77777777" w:rsidR="00B765C1" w:rsidRPr="00B765C1" w:rsidRDefault="00B765C1" w:rsidP="00B765C1">
            <w:pPr>
              <w:pStyle w:val="berschrift1"/>
              <w:rPr>
                <w:lang w:val="en-US"/>
              </w:rPr>
            </w:pPr>
          </w:p>
        </w:tc>
        <w:tc>
          <w:tcPr>
            <w:tcW w:w="72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5BB78" w14:textId="77777777" w:rsidR="00B765C1" w:rsidRDefault="00B765C1" w:rsidP="00B765C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Intake / </w:t>
            </w:r>
            <w:r w:rsidRPr="009512A3">
              <w:rPr>
                <w:sz w:val="20"/>
                <w:szCs w:val="20"/>
                <w:lang w:val="en-US"/>
              </w:rPr>
              <w:t xml:space="preserve">Bellmouth </w:t>
            </w:r>
            <w:proofErr w:type="spellStart"/>
            <w:r w:rsidRPr="009512A3">
              <w:rPr>
                <w:sz w:val="20"/>
                <w:szCs w:val="20"/>
                <w:lang w:val="en-US"/>
              </w:rPr>
              <w:t>Messanschlüsse</w:t>
            </w:r>
            <w:proofErr w:type="spellEnd"/>
          </w:p>
          <w:p w14:paraId="0AF5B5C0" w14:textId="77777777" w:rsidR="00B765C1" w:rsidRPr="00B765C1" w:rsidRDefault="00B765C1" w:rsidP="00B765C1">
            <w:pPr>
              <w:rPr>
                <w:sz w:val="20"/>
                <w:lang w:val="en-US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4A4159" w14:textId="77777777" w:rsidR="00B765C1" w:rsidRPr="00B765C1" w:rsidRDefault="00B765C1" w:rsidP="00B765C1">
            <w:pPr>
              <w:rPr>
                <w:sz w:val="20"/>
                <w:szCs w:val="20"/>
                <w:lang w:val="en-US"/>
              </w:rPr>
            </w:pPr>
          </w:p>
          <w:p w14:paraId="2EB9A875" w14:textId="77777777" w:rsidR="00B765C1" w:rsidRPr="00B765C1" w:rsidRDefault="00B765C1" w:rsidP="00B765C1">
            <w:pPr>
              <w:rPr>
                <w:sz w:val="20"/>
                <w:szCs w:val="20"/>
                <w:lang w:val="en-US"/>
              </w:rPr>
            </w:pPr>
          </w:p>
        </w:tc>
      </w:tr>
      <w:tr w:rsidR="00B765C1" w:rsidRPr="005627F5" w14:paraId="1E372696" w14:textId="77777777" w:rsidTr="00AD6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7200" w14:textId="77777777" w:rsidR="00B765C1" w:rsidRPr="00B765C1" w:rsidRDefault="00B765C1" w:rsidP="00B765C1">
            <w:pPr>
              <w:rPr>
                <w:sz w:val="16"/>
                <w:lang w:val="en-US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B1A1B" w14:textId="77777777" w:rsidR="00B765C1" w:rsidRPr="00AE46F2" w:rsidRDefault="00B765C1" w:rsidP="00B765C1">
            <w:pPr>
              <w:jc w:val="right"/>
              <w:rPr>
                <w:sz w:val="16"/>
              </w:rPr>
            </w:pPr>
            <w:r w:rsidRPr="00B765C1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</w:rPr>
              <w:t>7.6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33548D0" w14:textId="77777777" w:rsidR="00B765C1" w:rsidRPr="005627F5" w:rsidRDefault="00B765C1" w:rsidP="00B765C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B765C1" w:rsidRPr="00AE46F2" w14:paraId="62B3880E" w14:textId="77777777" w:rsidTr="00AD6BB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005DC" w14:textId="77777777" w:rsidR="00B765C1" w:rsidRPr="00221DFC" w:rsidRDefault="00B765C1" w:rsidP="00B765C1">
            <w:pPr>
              <w:pStyle w:val="berschrift1"/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D99B1" w14:textId="77777777" w:rsidR="00B765C1" w:rsidRDefault="00B765C1" w:rsidP="00B765C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Intake / Bellmouth</w:t>
            </w:r>
          </w:p>
          <w:p w14:paraId="1C7E142A" w14:textId="77777777" w:rsidR="00B765C1" w:rsidRDefault="00B765C1" w:rsidP="00B765C1">
            <w:pPr>
              <w:rPr>
                <w:sz w:val="20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84249" w14:textId="77777777" w:rsidR="00B765C1" w:rsidRPr="00C7336F" w:rsidRDefault="00B765C1" w:rsidP="00B765C1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Testbed Guide Pins removed   </w:t>
            </w:r>
            <w:r w:rsidRPr="00AD6BB4">
              <w:rPr>
                <w:sz w:val="28"/>
                <w:bdr w:val="single" w:sz="4" w:space="0" w:color="auto"/>
                <w:lang w:val="en-US"/>
              </w:rPr>
              <w:t>___</w:t>
            </w:r>
            <w:r>
              <w:rPr>
                <w:sz w:val="28"/>
                <w:bdr w:val="single" w:sz="4" w:space="0" w:color="auto"/>
                <w:lang w:val="en-US"/>
              </w:rPr>
              <w:t>_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73B8BF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  <w:p w14:paraId="4C834324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</w:tc>
      </w:tr>
      <w:tr w:rsidR="00B765C1" w:rsidRPr="005627F5" w14:paraId="66E79D49" w14:textId="77777777" w:rsidTr="00AD6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61F9" w14:textId="77777777" w:rsidR="00B765C1" w:rsidRPr="00221DFC" w:rsidRDefault="00B765C1" w:rsidP="00B765C1">
            <w:pPr>
              <w:rPr>
                <w:b/>
                <w:sz w:val="16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63B9D" w14:textId="77777777" w:rsidR="00B765C1" w:rsidRPr="00AE46F2" w:rsidRDefault="00B765C1" w:rsidP="00B765C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7.12 | 7.13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359CBAE" w14:textId="77777777" w:rsidR="00B765C1" w:rsidRPr="005627F5" w:rsidRDefault="00B765C1" w:rsidP="00B765C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B765C1" w:rsidRPr="00AE46F2" w14:paraId="6A4CF0FA" w14:textId="77777777" w:rsidTr="00AD6BB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9F9DF" w14:textId="77777777" w:rsidR="00B765C1" w:rsidRPr="00C7336F" w:rsidRDefault="00B765C1" w:rsidP="00B765C1">
            <w:pPr>
              <w:pStyle w:val="berschrift1"/>
            </w:pPr>
          </w:p>
        </w:tc>
        <w:tc>
          <w:tcPr>
            <w:tcW w:w="72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3BF9E" w14:textId="77777777" w:rsidR="00B765C1" w:rsidRDefault="00B765C1" w:rsidP="00B765C1">
            <w:pPr>
              <w:rPr>
                <w:sz w:val="20"/>
              </w:rPr>
            </w:pPr>
            <w:r w:rsidRPr="009512A3">
              <w:rPr>
                <w:sz w:val="20"/>
                <w:szCs w:val="20"/>
              </w:rPr>
              <w:t>Start Air Supply</w:t>
            </w:r>
          </w:p>
          <w:p w14:paraId="381B07E9" w14:textId="77777777" w:rsidR="00B765C1" w:rsidRPr="00C7336F" w:rsidRDefault="00B765C1" w:rsidP="00B765C1">
            <w:pPr>
              <w:rPr>
                <w:sz w:val="20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0B44B3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  <w:p w14:paraId="4B572C57" w14:textId="77777777" w:rsidR="00B765C1" w:rsidRPr="00AE46F2" w:rsidRDefault="00B765C1" w:rsidP="00B765C1">
            <w:pPr>
              <w:rPr>
                <w:sz w:val="20"/>
                <w:szCs w:val="20"/>
              </w:rPr>
            </w:pPr>
          </w:p>
        </w:tc>
      </w:tr>
      <w:tr w:rsidR="00B765C1" w:rsidRPr="005627F5" w14:paraId="15837A05" w14:textId="77777777" w:rsidTr="00AD6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59976" w14:textId="77777777" w:rsidR="00B765C1" w:rsidRPr="00AE46F2" w:rsidRDefault="00B765C1" w:rsidP="00B765C1">
            <w:pPr>
              <w:rPr>
                <w:sz w:val="16"/>
              </w:rPr>
            </w:pPr>
          </w:p>
        </w:tc>
        <w:tc>
          <w:tcPr>
            <w:tcW w:w="72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D1A42" w14:textId="77777777" w:rsidR="00B765C1" w:rsidRPr="00AE46F2" w:rsidRDefault="00B765C1" w:rsidP="00B765C1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7.14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505405F" w14:textId="77777777" w:rsidR="00B765C1" w:rsidRPr="005627F5" w:rsidRDefault="00B765C1" w:rsidP="00B765C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</w:tbl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435"/>
        <w:gridCol w:w="3671"/>
        <w:gridCol w:w="3544"/>
        <w:gridCol w:w="2806"/>
      </w:tblGrid>
      <w:tr w:rsidR="002969E1" w:rsidRPr="00C7336F" w14:paraId="6AC6AF7E" w14:textId="77777777" w:rsidTr="00EA7E24">
        <w:trPr>
          <w:trHeight w:val="510"/>
        </w:trPr>
        <w:tc>
          <w:tcPr>
            <w:tcW w:w="10456" w:type="dxa"/>
            <w:gridSpan w:val="4"/>
            <w:tcBorders>
              <w:bottom w:val="single" w:sz="4" w:space="0" w:color="auto"/>
            </w:tcBorders>
            <w:vAlign w:val="center"/>
          </w:tcPr>
          <w:p w14:paraId="6FECCECE" w14:textId="77777777" w:rsidR="002969E1" w:rsidRPr="00C7336F" w:rsidRDefault="002969E1" w:rsidP="002969E1">
            <w:pPr>
              <w:rPr>
                <w:b/>
                <w:sz w:val="20"/>
              </w:rPr>
            </w:pPr>
            <w:proofErr w:type="spellStart"/>
            <w:r w:rsidRPr="005627F5">
              <w:rPr>
                <w:b/>
              </w:rPr>
              <w:t>Section</w:t>
            </w:r>
            <w:proofErr w:type="spellEnd"/>
            <w:r w:rsidRPr="005627F5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5627F5">
              <w:rPr>
                <w:b/>
              </w:rPr>
              <w:tab/>
            </w:r>
            <w:r>
              <w:rPr>
                <w:b/>
              </w:rPr>
              <w:t xml:space="preserve">Triebwerk auf Transportgestell </w:t>
            </w:r>
            <w:r w:rsidRPr="00BA47C3">
              <w:rPr>
                <w:i/>
              </w:rPr>
              <w:t xml:space="preserve">(G31-72-00-00M101 Blatt </w:t>
            </w:r>
            <w:r>
              <w:rPr>
                <w:i/>
              </w:rPr>
              <w:t>7</w:t>
            </w:r>
            <w:r w:rsidRPr="00BA47C3">
              <w:rPr>
                <w:i/>
              </w:rPr>
              <w:t>)</w:t>
            </w:r>
          </w:p>
        </w:tc>
      </w:tr>
      <w:tr w:rsidR="002969E1" w:rsidRPr="00AE46F2" w14:paraId="4D8C6511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75BF3" w14:textId="77777777" w:rsidR="002969E1" w:rsidRPr="00C7336F" w:rsidRDefault="002969E1" w:rsidP="00573811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F57C3" w14:textId="77777777" w:rsidR="003B7E3D" w:rsidRDefault="003B7E3D" w:rsidP="003B7E3D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FWD Engine Mount</w:t>
            </w:r>
          </w:p>
          <w:p w14:paraId="52F6AF8D" w14:textId="77777777" w:rsidR="002969E1" w:rsidRPr="00C7336F" w:rsidRDefault="002969E1" w:rsidP="003B7E3D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99AA6" w14:textId="77777777" w:rsidR="002969E1" w:rsidRPr="00AE46F2" w:rsidRDefault="002969E1" w:rsidP="00573811">
            <w:pPr>
              <w:rPr>
                <w:sz w:val="20"/>
                <w:szCs w:val="20"/>
              </w:rPr>
            </w:pPr>
          </w:p>
          <w:p w14:paraId="576EB7C2" w14:textId="77777777" w:rsidR="002969E1" w:rsidRPr="00AE46F2" w:rsidRDefault="002969E1" w:rsidP="00573811">
            <w:pPr>
              <w:rPr>
                <w:sz w:val="20"/>
                <w:szCs w:val="20"/>
              </w:rPr>
            </w:pPr>
          </w:p>
        </w:tc>
      </w:tr>
      <w:tr w:rsidR="002969E1" w:rsidRPr="005627F5" w14:paraId="514D01C2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23FB" w14:textId="77777777" w:rsidR="002969E1" w:rsidRPr="00AE46F2" w:rsidRDefault="002969E1" w:rsidP="00573811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70FC1" w14:textId="77777777" w:rsidR="002969E1" w:rsidRPr="00AE46F2" w:rsidRDefault="002969E1" w:rsidP="003B7E3D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3E7ABE">
              <w:rPr>
                <w:sz w:val="16"/>
              </w:rPr>
              <w:t>8.2 | 8</w:t>
            </w:r>
            <w:r w:rsidR="003B7E3D">
              <w:rPr>
                <w:sz w:val="16"/>
              </w:rPr>
              <w:t>.3</w:t>
            </w:r>
            <w:r w:rsidR="003E7ABE">
              <w:rPr>
                <w:sz w:val="16"/>
              </w:rPr>
              <w:t xml:space="preserve"> | 8</w:t>
            </w:r>
            <w:r w:rsidR="00C30F1E">
              <w:rPr>
                <w:sz w:val="16"/>
              </w:rPr>
              <w:t>.</w:t>
            </w:r>
            <w:r w:rsidR="0000572D">
              <w:rPr>
                <w:sz w:val="16"/>
              </w:rPr>
              <w:t>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B74221A" w14:textId="77777777" w:rsidR="002969E1" w:rsidRPr="005627F5" w:rsidRDefault="002969E1" w:rsidP="0057381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3B7E3D" w:rsidRPr="00AE46F2" w14:paraId="185F1FE1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93FCE" w14:textId="77777777" w:rsidR="003B7E3D" w:rsidRPr="00C7336F" w:rsidRDefault="003B7E3D" w:rsidP="00573811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16A86" w14:textId="77777777" w:rsidR="003B7E3D" w:rsidRPr="00C708C1" w:rsidRDefault="003B7E3D" w:rsidP="00573811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AFT Engine Mount </w:t>
            </w:r>
            <w:r>
              <w:rPr>
                <w:sz w:val="20"/>
                <w:szCs w:val="20"/>
                <w:lang w:val="en-US"/>
              </w:rPr>
              <w:t>&amp;</w:t>
            </w:r>
            <w:r w:rsidRPr="009512A3">
              <w:rPr>
                <w:sz w:val="20"/>
                <w:szCs w:val="20"/>
                <w:lang w:val="en-US"/>
              </w:rPr>
              <w:t xml:space="preserve"> Cover</w:t>
            </w:r>
          </w:p>
          <w:p w14:paraId="6000625B" w14:textId="77777777" w:rsidR="003B7E3D" w:rsidRPr="00C7336F" w:rsidRDefault="003B7E3D" w:rsidP="00573811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CA286F" w14:textId="77777777" w:rsidR="003B7E3D" w:rsidRPr="00AE46F2" w:rsidRDefault="003B7E3D" w:rsidP="00573811">
            <w:pPr>
              <w:rPr>
                <w:sz w:val="20"/>
                <w:szCs w:val="20"/>
              </w:rPr>
            </w:pPr>
          </w:p>
          <w:p w14:paraId="2B7DE8F7" w14:textId="77777777" w:rsidR="003B7E3D" w:rsidRPr="00AE46F2" w:rsidRDefault="003B7E3D" w:rsidP="00573811">
            <w:pPr>
              <w:rPr>
                <w:sz w:val="20"/>
                <w:szCs w:val="20"/>
              </w:rPr>
            </w:pPr>
          </w:p>
        </w:tc>
      </w:tr>
      <w:tr w:rsidR="003B7E3D" w:rsidRPr="005627F5" w14:paraId="019FC8DB" w14:textId="77777777" w:rsidTr="0021488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AD8B" w14:textId="77777777" w:rsidR="003B7E3D" w:rsidRPr="00AE46F2" w:rsidRDefault="003B7E3D" w:rsidP="00573811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C66D1" w14:textId="77777777" w:rsidR="003B7E3D" w:rsidRPr="00AE46F2" w:rsidRDefault="003E7ABE" w:rsidP="003B7E3D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8.4 | 8</w:t>
            </w:r>
            <w:r w:rsidR="0000572D">
              <w:rPr>
                <w:sz w:val="16"/>
              </w:rPr>
              <w:t>.5</w:t>
            </w:r>
            <w:r w:rsidR="003B7E3D">
              <w:rPr>
                <w:sz w:val="16"/>
              </w:rPr>
              <w:t xml:space="preserve">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A11380A" w14:textId="77777777" w:rsidR="003B7E3D" w:rsidRPr="005627F5" w:rsidRDefault="003B7E3D" w:rsidP="00573811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214884" w:rsidRPr="005627F5" w14:paraId="291DC97A" w14:textId="77777777" w:rsidTr="00430C25">
        <w:trPr>
          <w:trHeight w:val="14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9185A" w14:textId="77777777" w:rsidR="00214884" w:rsidRPr="00C7336F" w:rsidRDefault="00214884" w:rsidP="00214884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827A3" w14:textId="77777777" w:rsidR="00214884" w:rsidRPr="00C7336F" w:rsidRDefault="00214884" w:rsidP="00214884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T3 Sensor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F56F96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  <w:p w14:paraId="10C67907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</w:tc>
      </w:tr>
      <w:tr w:rsidR="00214884" w:rsidRPr="0000572D" w14:paraId="52158642" w14:textId="77777777" w:rsidTr="0021488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0F2E" w14:textId="77777777" w:rsidR="00214884" w:rsidRPr="00AE46F2" w:rsidRDefault="00214884" w:rsidP="00214884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E4AF3" w14:textId="77777777" w:rsidR="00214884" w:rsidRPr="0000572D" w:rsidRDefault="0000572D" w:rsidP="00214884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Reference: 8.6</w:t>
            </w:r>
            <w:r w:rsidR="00214884" w:rsidRPr="0000572D">
              <w:rPr>
                <w:sz w:val="16"/>
                <w:lang w:val="en-US"/>
              </w:rPr>
              <w:t xml:space="preserve">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CAE3434" w14:textId="77777777" w:rsidR="00214884" w:rsidRPr="0000572D" w:rsidRDefault="00214884" w:rsidP="00214884">
            <w:pPr>
              <w:jc w:val="center"/>
              <w:rPr>
                <w:sz w:val="14"/>
                <w:lang w:val="en-US"/>
              </w:rPr>
            </w:pPr>
            <w:r w:rsidRPr="0000572D">
              <w:rPr>
                <w:sz w:val="16"/>
                <w:lang w:val="en-US"/>
              </w:rPr>
              <w:t>Date / Stamp / Sign</w:t>
            </w:r>
          </w:p>
        </w:tc>
      </w:tr>
      <w:tr w:rsidR="00214884" w:rsidRPr="0000572D" w14:paraId="5E7F8D7C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C63E0" w14:textId="77777777" w:rsidR="00214884" w:rsidRPr="0000572D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0504F" w14:textId="77777777" w:rsidR="00214884" w:rsidRDefault="00214884" w:rsidP="00214884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Exhaust </w:t>
            </w:r>
          </w:p>
          <w:p w14:paraId="4CB5A890" w14:textId="77777777" w:rsidR="00214884" w:rsidRDefault="00214884" w:rsidP="00214884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(Center Vent Tube, </w:t>
            </w:r>
            <w:proofErr w:type="spellStart"/>
            <w:r w:rsidRPr="009512A3">
              <w:rPr>
                <w:sz w:val="20"/>
                <w:szCs w:val="20"/>
                <w:lang w:val="en-US"/>
              </w:rPr>
              <w:t>Centerbodys</w:t>
            </w:r>
            <w:proofErr w:type="spellEnd"/>
            <w:r w:rsidRPr="009512A3">
              <w:rPr>
                <w:sz w:val="20"/>
                <w:szCs w:val="20"/>
                <w:lang w:val="en-US"/>
              </w:rPr>
              <w:t>, Nozzle)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06930" w14:textId="77777777" w:rsidR="00214884" w:rsidRPr="003B7E3D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40A03E37" w14:textId="77777777" w:rsidR="00214884" w:rsidRPr="003B7E3D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00572D" w14:paraId="4D4C3EB4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AF27" w14:textId="77777777" w:rsidR="00214884" w:rsidRPr="003B7E3D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35498" w14:textId="77777777" w:rsidR="00214884" w:rsidRPr="0000572D" w:rsidRDefault="00214884" w:rsidP="00214884">
            <w:pPr>
              <w:jc w:val="right"/>
              <w:rPr>
                <w:sz w:val="16"/>
                <w:lang w:val="en-US"/>
              </w:rPr>
            </w:pPr>
            <w:r w:rsidRPr="0000572D">
              <w:rPr>
                <w:sz w:val="16"/>
                <w:lang w:val="en-US"/>
              </w:rPr>
              <w:t xml:space="preserve">Reference: </w:t>
            </w:r>
            <w:r w:rsidR="0000572D">
              <w:rPr>
                <w:sz w:val="16"/>
                <w:lang w:val="en-US"/>
              </w:rPr>
              <w:t>8.8 | 8.9 | 8.10</w:t>
            </w:r>
            <w:r w:rsidRPr="0000572D">
              <w:rPr>
                <w:sz w:val="16"/>
                <w:lang w:val="en-US"/>
              </w:rPr>
              <w:t xml:space="preserve"> | 8.1</w:t>
            </w:r>
            <w:r w:rsidR="0000572D">
              <w:rPr>
                <w:sz w:val="16"/>
                <w:lang w:val="en-US"/>
              </w:rPr>
              <w:t>1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F11147F" w14:textId="77777777" w:rsidR="00214884" w:rsidRPr="0000572D" w:rsidRDefault="00214884" w:rsidP="00214884">
            <w:pPr>
              <w:jc w:val="center"/>
              <w:rPr>
                <w:sz w:val="14"/>
                <w:lang w:val="en-US"/>
              </w:rPr>
            </w:pPr>
            <w:r w:rsidRPr="0000572D">
              <w:rPr>
                <w:sz w:val="16"/>
                <w:lang w:val="en-US"/>
              </w:rPr>
              <w:t>Date / Stamp / Sign</w:t>
            </w:r>
          </w:p>
        </w:tc>
      </w:tr>
      <w:tr w:rsidR="00214884" w:rsidRPr="00794DC6" w14:paraId="1A5E51C2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E4EE5" w14:textId="77777777" w:rsidR="00214884" w:rsidRPr="0000572D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54FF4" w14:textId="77777777" w:rsidR="00214884" w:rsidRDefault="00214884" w:rsidP="00214884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Pre-Cooler Intake Cover (Fan Takeoff)</w:t>
            </w:r>
          </w:p>
          <w:p w14:paraId="0A09164B" w14:textId="77777777" w:rsidR="00214884" w:rsidRPr="00C708C1" w:rsidRDefault="00214884" w:rsidP="00214884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8E146" w14:textId="77777777" w:rsidR="00214884" w:rsidRPr="003B7E3D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7ED70817" w14:textId="77777777" w:rsidR="00214884" w:rsidRPr="003B7E3D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00572D" w14:paraId="55FF14C3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30DB" w14:textId="77777777" w:rsidR="00214884" w:rsidRPr="003B7E3D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60FEE" w14:textId="77777777" w:rsidR="00214884" w:rsidRPr="0000572D" w:rsidRDefault="00214884" w:rsidP="00214884">
            <w:pPr>
              <w:jc w:val="right"/>
              <w:rPr>
                <w:sz w:val="16"/>
                <w:lang w:val="en-US"/>
              </w:rPr>
            </w:pPr>
            <w:r w:rsidRPr="0000572D">
              <w:rPr>
                <w:sz w:val="16"/>
                <w:lang w:val="en-US"/>
              </w:rPr>
              <w:t>Reference: 8.1</w:t>
            </w:r>
            <w:r w:rsidR="0000572D">
              <w:rPr>
                <w:sz w:val="16"/>
                <w:lang w:val="en-US"/>
              </w:rPr>
              <w:t>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C3E1D83" w14:textId="77777777" w:rsidR="00214884" w:rsidRPr="0000572D" w:rsidRDefault="00214884" w:rsidP="00214884">
            <w:pPr>
              <w:jc w:val="center"/>
              <w:rPr>
                <w:sz w:val="14"/>
                <w:lang w:val="en-US"/>
              </w:rPr>
            </w:pPr>
            <w:r w:rsidRPr="0000572D">
              <w:rPr>
                <w:sz w:val="16"/>
                <w:lang w:val="en-US"/>
              </w:rPr>
              <w:t>Date / Stamp / Sign</w:t>
            </w:r>
          </w:p>
        </w:tc>
      </w:tr>
      <w:tr w:rsidR="00214884" w:rsidRPr="0000572D" w14:paraId="66B24C70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C6571" w14:textId="77777777" w:rsidR="00214884" w:rsidRPr="0000572D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C6967" w14:textId="77777777" w:rsidR="00214884" w:rsidRPr="0000572D" w:rsidRDefault="00214884" w:rsidP="00214884">
            <w:pPr>
              <w:rPr>
                <w:sz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Thrust Reverser Dummies</w:t>
            </w:r>
          </w:p>
          <w:p w14:paraId="5D448DF3" w14:textId="77777777" w:rsidR="00214884" w:rsidRPr="0000572D" w:rsidRDefault="00214884" w:rsidP="00214884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069518" w14:textId="77777777" w:rsidR="00214884" w:rsidRPr="0000572D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5992902F" w14:textId="77777777" w:rsidR="00214884" w:rsidRPr="0000572D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5627F5" w14:paraId="4EA3D19A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E12" w14:textId="77777777" w:rsidR="00214884" w:rsidRPr="0000572D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4BC44" w14:textId="77777777" w:rsidR="00214884" w:rsidRPr="00AE46F2" w:rsidRDefault="00214884" w:rsidP="00214884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8.1</w:t>
            </w:r>
            <w:r w:rsidR="0000572D">
              <w:rPr>
                <w:sz w:val="16"/>
              </w:rPr>
              <w:t>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17773D7" w14:textId="77777777" w:rsidR="00214884" w:rsidRPr="005627F5" w:rsidRDefault="00214884" w:rsidP="00214884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214884" w:rsidRPr="00C708C1" w14:paraId="5B7302FC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CDA42" w14:textId="77777777" w:rsidR="00214884" w:rsidRPr="00BC1ADB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E0398" w14:textId="77777777" w:rsidR="00214884" w:rsidRDefault="00214884" w:rsidP="00214884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Fuel Filter </w:t>
            </w:r>
            <w:proofErr w:type="spellStart"/>
            <w:r>
              <w:rPr>
                <w:sz w:val="20"/>
                <w:szCs w:val="20"/>
                <w:lang w:val="en-US"/>
              </w:rPr>
              <w:t>Temperaturm</w:t>
            </w:r>
            <w:r w:rsidRPr="009512A3">
              <w:rPr>
                <w:sz w:val="20"/>
                <w:szCs w:val="20"/>
                <w:lang w:val="en-US"/>
              </w:rPr>
              <w:t>essanschluss</w:t>
            </w:r>
            <w:proofErr w:type="spellEnd"/>
          </w:p>
          <w:p w14:paraId="451CD488" w14:textId="77777777" w:rsidR="00214884" w:rsidRPr="00C7336F" w:rsidRDefault="00214884" w:rsidP="00214884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12380C" w14:textId="77777777" w:rsidR="00214884" w:rsidRPr="00C708C1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1BFD31FA" w14:textId="77777777" w:rsidR="00214884" w:rsidRPr="00C708C1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376100" w14:paraId="4433054F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5C1B" w14:textId="77777777" w:rsidR="00214884" w:rsidRPr="00C708C1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85A7D" w14:textId="77777777" w:rsidR="00214884" w:rsidRPr="00376100" w:rsidRDefault="00214884" w:rsidP="00214884">
            <w:pPr>
              <w:jc w:val="right"/>
              <w:rPr>
                <w:sz w:val="16"/>
                <w:lang w:val="en-US"/>
              </w:rPr>
            </w:pPr>
            <w:r w:rsidRPr="00376100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8.1</w:t>
            </w:r>
            <w:r w:rsidR="0000572D">
              <w:rPr>
                <w:sz w:val="16"/>
                <w:lang w:val="en-US"/>
              </w:rPr>
              <w:t>3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6C44FB7" w14:textId="77777777" w:rsidR="00214884" w:rsidRPr="00376100" w:rsidRDefault="00214884" w:rsidP="00214884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214884" w:rsidRPr="00AE46F2" w14:paraId="0F3E6A3F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F7BC4" w14:textId="77777777" w:rsidR="00214884" w:rsidRPr="00C7336F" w:rsidRDefault="00214884" w:rsidP="00214884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06C4" w14:textId="77777777" w:rsidR="00214884" w:rsidRPr="00C708C1" w:rsidRDefault="00214884" w:rsidP="00214884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Fuel Supply Hose</w:t>
            </w:r>
          </w:p>
          <w:p w14:paraId="643C4AB8" w14:textId="77777777" w:rsidR="00214884" w:rsidRPr="00C7336F" w:rsidRDefault="00214884" w:rsidP="00214884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B538D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  <w:p w14:paraId="659138D7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</w:tc>
      </w:tr>
      <w:tr w:rsidR="00214884" w:rsidRPr="005627F5" w14:paraId="30AC88BF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BA11" w14:textId="77777777" w:rsidR="00214884" w:rsidRPr="00AE46F2" w:rsidRDefault="00214884" w:rsidP="00214884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50D71" w14:textId="77777777" w:rsidR="00214884" w:rsidRPr="00AE46F2" w:rsidRDefault="00214884" w:rsidP="0000572D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8.1</w:t>
            </w:r>
            <w:r w:rsidR="0000572D">
              <w:rPr>
                <w:sz w:val="16"/>
              </w:rPr>
              <w:t>9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CD19E24" w14:textId="77777777" w:rsidR="00214884" w:rsidRPr="005627F5" w:rsidRDefault="00214884" w:rsidP="00214884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214884" w:rsidRPr="00AE46F2" w14:paraId="5E4AD91E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6CDAB" w14:textId="77777777" w:rsidR="00214884" w:rsidRPr="00C7336F" w:rsidRDefault="00214884" w:rsidP="00214884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D017F" w14:textId="77777777" w:rsidR="00214884" w:rsidRDefault="00214884" w:rsidP="0021488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Oil Level Sensor</w:t>
            </w:r>
          </w:p>
          <w:p w14:paraId="43FF3FF3" w14:textId="77777777" w:rsidR="00214884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52CD0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  <w:p w14:paraId="22D4F1BE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</w:tc>
      </w:tr>
      <w:tr w:rsidR="00214884" w:rsidRPr="005627F5" w14:paraId="091E25CA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3E98" w14:textId="77777777" w:rsidR="00214884" w:rsidRPr="00AE46F2" w:rsidRDefault="00214884" w:rsidP="00214884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6403C" w14:textId="77777777" w:rsidR="00214884" w:rsidRPr="00AE46F2" w:rsidRDefault="00214884" w:rsidP="00214884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8.1</w:t>
            </w:r>
            <w:r w:rsidR="0000572D">
              <w:rPr>
                <w:sz w:val="16"/>
              </w:rPr>
              <w:t>2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2DB10BE" w14:textId="77777777" w:rsidR="00214884" w:rsidRPr="005627F5" w:rsidRDefault="00214884" w:rsidP="00214884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214884" w:rsidRPr="00AE46F2" w14:paraId="051245DB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C64E9" w14:textId="77777777" w:rsidR="00214884" w:rsidRPr="00C7336F" w:rsidRDefault="00214884" w:rsidP="00214884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83721" w14:textId="77777777" w:rsidR="00214884" w:rsidRDefault="00214884" w:rsidP="002148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Oil Druckmessanschlüsse (</w:t>
            </w:r>
            <w:proofErr w:type="spellStart"/>
            <w:r>
              <w:rPr>
                <w:sz w:val="20"/>
                <w:szCs w:val="20"/>
              </w:rPr>
              <w:t>Sump</w:t>
            </w:r>
            <w:proofErr w:type="spellEnd"/>
            <w:r>
              <w:rPr>
                <w:sz w:val="20"/>
                <w:szCs w:val="20"/>
              </w:rPr>
              <w:t>, Oil</w:t>
            </w:r>
            <w:r w:rsidRPr="00E11183">
              <w:rPr>
                <w:sz w:val="20"/>
                <w:szCs w:val="20"/>
              </w:rPr>
              <w:t>)</w:t>
            </w:r>
          </w:p>
          <w:p w14:paraId="27C7C9D4" w14:textId="77777777" w:rsidR="00214884" w:rsidRPr="00C7336F" w:rsidRDefault="00214884" w:rsidP="00214884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967F84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  <w:p w14:paraId="46A6B8F4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</w:tc>
      </w:tr>
      <w:tr w:rsidR="00214884" w:rsidRPr="0000572D" w14:paraId="5C21EDB8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948A" w14:textId="77777777" w:rsidR="00214884" w:rsidRPr="00AE46F2" w:rsidRDefault="00214884" w:rsidP="00214884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52B87" w14:textId="77777777" w:rsidR="00214884" w:rsidRPr="0000572D" w:rsidRDefault="00214884" w:rsidP="0000572D">
            <w:pPr>
              <w:jc w:val="right"/>
              <w:rPr>
                <w:sz w:val="16"/>
                <w:lang w:val="en-US"/>
              </w:rPr>
            </w:pPr>
            <w:r w:rsidRPr="0000572D">
              <w:rPr>
                <w:sz w:val="16"/>
                <w:lang w:val="en-US"/>
              </w:rPr>
              <w:t xml:space="preserve">Reference: </w:t>
            </w:r>
            <w:r w:rsidR="0000572D" w:rsidRPr="0000572D">
              <w:rPr>
                <w:sz w:val="16"/>
                <w:lang w:val="en-US"/>
              </w:rPr>
              <w:t>8.</w:t>
            </w:r>
            <w:r w:rsidR="0000572D">
              <w:rPr>
                <w:sz w:val="16"/>
                <w:lang w:val="en-US"/>
              </w:rPr>
              <w:t>20</w:t>
            </w:r>
            <w:r w:rsidRPr="0000572D">
              <w:rPr>
                <w:sz w:val="16"/>
                <w:lang w:val="en-US"/>
              </w:rPr>
              <w:t xml:space="preserve"> | 8.2</w:t>
            </w:r>
            <w:r w:rsidR="0000572D">
              <w:rPr>
                <w:sz w:val="16"/>
                <w:lang w:val="en-US"/>
              </w:rPr>
              <w:t>1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743B920" w14:textId="77777777" w:rsidR="00214884" w:rsidRPr="0000572D" w:rsidRDefault="00214884" w:rsidP="00214884">
            <w:pPr>
              <w:jc w:val="center"/>
              <w:rPr>
                <w:sz w:val="14"/>
                <w:lang w:val="en-US"/>
              </w:rPr>
            </w:pPr>
            <w:r w:rsidRPr="0000572D">
              <w:rPr>
                <w:sz w:val="16"/>
                <w:lang w:val="en-US"/>
              </w:rPr>
              <w:t>Date / Stamp / Sign</w:t>
            </w:r>
          </w:p>
        </w:tc>
      </w:tr>
      <w:tr w:rsidR="00214884" w:rsidRPr="0000572D" w14:paraId="1049F591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997AB" w14:textId="77777777" w:rsidR="00214884" w:rsidRPr="0000572D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C3D36" w14:textId="77777777" w:rsidR="00214884" w:rsidRPr="0000572D" w:rsidRDefault="00214884" w:rsidP="00214884">
            <w:pPr>
              <w:rPr>
                <w:sz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Bleed Ports</w:t>
            </w:r>
          </w:p>
          <w:p w14:paraId="0934FC0A" w14:textId="77777777" w:rsidR="00214884" w:rsidRPr="0000572D" w:rsidRDefault="00214884" w:rsidP="00214884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B5C0AE" w14:textId="77777777" w:rsidR="00214884" w:rsidRPr="00C708C1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67ADC420" w14:textId="77777777" w:rsidR="00214884" w:rsidRPr="00C708C1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00572D" w14:paraId="6B19439C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6B69" w14:textId="77777777" w:rsidR="00214884" w:rsidRPr="00C708C1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434E" w14:textId="77777777" w:rsidR="00214884" w:rsidRPr="0000572D" w:rsidRDefault="00214884" w:rsidP="0000572D">
            <w:pPr>
              <w:jc w:val="right"/>
              <w:rPr>
                <w:sz w:val="16"/>
                <w:lang w:val="en-US"/>
              </w:rPr>
            </w:pPr>
            <w:r w:rsidRPr="0000572D">
              <w:rPr>
                <w:sz w:val="16"/>
                <w:lang w:val="en-US"/>
              </w:rPr>
              <w:t>Reference: 8.1</w:t>
            </w:r>
            <w:r w:rsidR="0000572D" w:rsidRPr="0000572D">
              <w:rPr>
                <w:sz w:val="16"/>
                <w:lang w:val="en-US"/>
              </w:rPr>
              <w:t>8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F61EEF6" w14:textId="77777777" w:rsidR="00214884" w:rsidRPr="0000572D" w:rsidRDefault="00214884" w:rsidP="00214884">
            <w:pPr>
              <w:jc w:val="center"/>
              <w:rPr>
                <w:sz w:val="14"/>
                <w:lang w:val="en-US"/>
              </w:rPr>
            </w:pPr>
            <w:r w:rsidRPr="0000572D">
              <w:rPr>
                <w:sz w:val="16"/>
                <w:lang w:val="en-US"/>
              </w:rPr>
              <w:t>Date / Stamp / Sign</w:t>
            </w:r>
          </w:p>
        </w:tc>
      </w:tr>
      <w:tr w:rsidR="00214884" w:rsidRPr="0000572D" w14:paraId="27364DCA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39568" w14:textId="77777777" w:rsidR="00214884" w:rsidRPr="0000572D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7999D" w14:textId="77777777" w:rsidR="00214884" w:rsidRPr="0000572D" w:rsidRDefault="00214884" w:rsidP="00214884">
            <w:pPr>
              <w:rPr>
                <w:sz w:val="20"/>
                <w:lang w:val="en-US"/>
              </w:rPr>
            </w:pPr>
            <w:r w:rsidRPr="00E11183">
              <w:rPr>
                <w:sz w:val="20"/>
                <w:szCs w:val="20"/>
                <w:lang w:val="en-US"/>
              </w:rPr>
              <w:t>Air Turbine Starter</w:t>
            </w:r>
          </w:p>
          <w:p w14:paraId="0E5CE5EB" w14:textId="77777777" w:rsidR="00214884" w:rsidRPr="0000572D" w:rsidRDefault="00214884" w:rsidP="00214884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D1F99" w14:textId="77777777" w:rsidR="00214884" w:rsidRPr="00C708C1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4FE1DF09" w14:textId="77777777" w:rsidR="00214884" w:rsidRPr="00C708C1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5627F5" w14:paraId="1365982A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F8F9" w14:textId="77777777" w:rsidR="00214884" w:rsidRPr="00C708C1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66A4F" w14:textId="77777777" w:rsidR="00214884" w:rsidRPr="0000572D" w:rsidRDefault="00214884" w:rsidP="00214884">
            <w:pPr>
              <w:jc w:val="right"/>
              <w:rPr>
                <w:sz w:val="16"/>
                <w:lang w:val="en-US"/>
              </w:rPr>
            </w:pPr>
            <w:r w:rsidRPr="0000572D">
              <w:rPr>
                <w:sz w:val="16"/>
                <w:lang w:val="en-US"/>
              </w:rPr>
              <w:t>Reference: 8.1</w:t>
            </w:r>
            <w:r w:rsidR="0000572D" w:rsidRPr="0000572D">
              <w:rPr>
                <w:sz w:val="16"/>
                <w:lang w:val="en-US"/>
              </w:rPr>
              <w:t>5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FC92A38" w14:textId="77777777" w:rsidR="00214884" w:rsidRPr="005627F5" w:rsidRDefault="00214884" w:rsidP="00214884">
            <w:pPr>
              <w:jc w:val="center"/>
              <w:rPr>
                <w:sz w:val="14"/>
              </w:rPr>
            </w:pPr>
            <w:r w:rsidRPr="0000572D">
              <w:rPr>
                <w:sz w:val="16"/>
                <w:lang w:val="en-US"/>
              </w:rPr>
              <w:t>Date / S</w:t>
            </w:r>
            <w:proofErr w:type="spellStart"/>
            <w:r>
              <w:rPr>
                <w:sz w:val="16"/>
              </w:rPr>
              <w:t>tamp</w:t>
            </w:r>
            <w:proofErr w:type="spellEnd"/>
            <w:r>
              <w:rPr>
                <w:sz w:val="16"/>
              </w:rPr>
              <w:t xml:space="preserve">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214884" w:rsidRPr="00AE46F2" w14:paraId="37A4312B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B3370" w14:textId="77777777" w:rsidR="00214884" w:rsidRPr="00C7336F" w:rsidRDefault="00214884" w:rsidP="00214884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121A8" w14:textId="77777777" w:rsidR="00214884" w:rsidRDefault="00214884" w:rsidP="00214884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Compresso</w:t>
            </w:r>
            <w:r w:rsidRPr="00E11183">
              <w:rPr>
                <w:sz w:val="20"/>
                <w:szCs w:val="20"/>
                <w:lang w:val="en-US"/>
              </w:rPr>
              <w:t>r Inlet Cover Strips</w:t>
            </w:r>
          </w:p>
          <w:p w14:paraId="6BB51F4B" w14:textId="77777777" w:rsidR="00214884" w:rsidRPr="00C7336F" w:rsidRDefault="00214884" w:rsidP="00214884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E645A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  <w:p w14:paraId="71DC9DF2" w14:textId="77777777" w:rsidR="00214884" w:rsidRPr="00AE46F2" w:rsidRDefault="00214884" w:rsidP="00214884">
            <w:pPr>
              <w:rPr>
                <w:sz w:val="20"/>
                <w:szCs w:val="20"/>
              </w:rPr>
            </w:pPr>
          </w:p>
        </w:tc>
      </w:tr>
      <w:tr w:rsidR="00214884" w:rsidRPr="007C6FC1" w14:paraId="097D29F7" w14:textId="77777777" w:rsidTr="00EA7E2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9F6" w14:textId="77777777" w:rsidR="00214884" w:rsidRPr="00AE46F2" w:rsidRDefault="00214884" w:rsidP="00214884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3B5F4" w14:textId="77777777" w:rsidR="00214884" w:rsidRPr="007C6FC1" w:rsidRDefault="00214884" w:rsidP="0000572D">
            <w:pPr>
              <w:jc w:val="right"/>
              <w:rPr>
                <w:sz w:val="16"/>
                <w:lang w:val="en-US"/>
              </w:rPr>
            </w:pPr>
            <w:r w:rsidRPr="007C6FC1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8.1</w:t>
            </w:r>
            <w:r w:rsidR="0000572D">
              <w:rPr>
                <w:sz w:val="16"/>
                <w:lang w:val="en-US"/>
              </w:rPr>
              <w:t>4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EB82556" w14:textId="77777777" w:rsidR="00214884" w:rsidRPr="007C6FC1" w:rsidRDefault="00214884" w:rsidP="00214884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214884" w:rsidRPr="007C6FC1" w14:paraId="09F14FCE" w14:textId="77777777" w:rsidTr="00EA7E24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F946A" w14:textId="77777777" w:rsidR="00214884" w:rsidRPr="007C6FC1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D7C60" w14:textId="77777777" w:rsidR="00214884" w:rsidRDefault="00214884" w:rsidP="00214884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AGB Covers &amp; Blanks</w:t>
            </w:r>
          </w:p>
          <w:p w14:paraId="13894EDC" w14:textId="77777777" w:rsidR="00214884" w:rsidRPr="00C7336F" w:rsidRDefault="00214884" w:rsidP="00214884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31B8D" w14:textId="77777777" w:rsidR="00214884" w:rsidRPr="007C6FC1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2D64AA98" w14:textId="77777777" w:rsidR="00214884" w:rsidRPr="007C6FC1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7C6FC1" w14:paraId="0729011E" w14:textId="77777777" w:rsidTr="001C3A69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95D" w14:textId="77777777" w:rsidR="00214884" w:rsidRPr="007C6FC1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18C0" w14:textId="77777777" w:rsidR="00214884" w:rsidRPr="007C6FC1" w:rsidRDefault="00214884" w:rsidP="0000572D">
            <w:pPr>
              <w:jc w:val="right"/>
              <w:rPr>
                <w:sz w:val="16"/>
                <w:lang w:val="en-US"/>
              </w:rPr>
            </w:pPr>
            <w:r w:rsidRPr="007C6FC1">
              <w:rPr>
                <w:sz w:val="16"/>
                <w:lang w:val="en-US"/>
              </w:rPr>
              <w:t xml:space="preserve">Reference: </w:t>
            </w:r>
            <w:r w:rsidR="0000572D">
              <w:rPr>
                <w:sz w:val="16"/>
                <w:lang w:val="en-US"/>
              </w:rPr>
              <w:t>8.22</w:t>
            </w:r>
            <w:r>
              <w:rPr>
                <w:sz w:val="16"/>
                <w:lang w:val="en-US"/>
              </w:rPr>
              <w:t xml:space="preserve"> | 8.2</w:t>
            </w:r>
            <w:r w:rsidR="0000572D">
              <w:rPr>
                <w:sz w:val="16"/>
                <w:lang w:val="en-US"/>
              </w:rPr>
              <w:t>3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7085EC9" w14:textId="77777777" w:rsidR="00214884" w:rsidRPr="007C6FC1" w:rsidRDefault="00214884" w:rsidP="00214884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1C3A69" w:rsidRPr="00ED65B3" w14:paraId="4107CE69" w14:textId="77777777" w:rsidTr="001C3A69">
        <w:trPr>
          <w:trHeight w:val="14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C82F0" w14:textId="77777777" w:rsidR="001C3A69" w:rsidRPr="007C6FC1" w:rsidRDefault="001C3A69" w:rsidP="001C3A69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7FD04" w14:textId="77777777" w:rsidR="00ED65B3" w:rsidRPr="00ED65B3" w:rsidRDefault="001C3A69" w:rsidP="001C3A6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Confirm ECP </w:t>
            </w:r>
            <w:proofErr w:type="spellStart"/>
            <w:r>
              <w:rPr>
                <w:sz w:val="20"/>
                <w:szCs w:val="20"/>
                <w:lang w:val="en-US"/>
              </w:rPr>
              <w:t>Dataplate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Informations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with PMAT-Readout</w:t>
            </w:r>
          </w:p>
          <w:p w14:paraId="3C125566" w14:textId="77777777" w:rsidR="001C3A69" w:rsidRPr="001C3A69" w:rsidRDefault="00ED65B3" w:rsidP="00ED65B3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(reprogram if required)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6306D1" w14:textId="77777777" w:rsidR="001C3A69" w:rsidRPr="007C6FC1" w:rsidRDefault="001C3A69" w:rsidP="001C3A69">
            <w:pPr>
              <w:rPr>
                <w:sz w:val="20"/>
                <w:szCs w:val="20"/>
                <w:lang w:val="en-US"/>
              </w:rPr>
            </w:pPr>
          </w:p>
          <w:p w14:paraId="400954D2" w14:textId="77777777" w:rsidR="001C3A69" w:rsidRPr="007C6FC1" w:rsidRDefault="001C3A69" w:rsidP="001C3A69">
            <w:pPr>
              <w:rPr>
                <w:sz w:val="20"/>
                <w:szCs w:val="20"/>
                <w:lang w:val="en-US"/>
              </w:rPr>
            </w:pPr>
          </w:p>
        </w:tc>
      </w:tr>
      <w:tr w:rsidR="001C3A69" w:rsidRPr="007C6FC1" w14:paraId="20CABFA3" w14:textId="77777777" w:rsidTr="001C3A69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EFB" w14:textId="77777777" w:rsidR="001C3A69" w:rsidRPr="007C6FC1" w:rsidRDefault="001C3A69" w:rsidP="001C3A69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C6F0C" w14:textId="77777777" w:rsidR="001C3A69" w:rsidRPr="007C6FC1" w:rsidRDefault="001C3A69" w:rsidP="001C3A69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Engineering Task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01CED5B" w14:textId="77777777" w:rsidR="001C3A69" w:rsidRPr="007C6FC1" w:rsidRDefault="001C3A69" w:rsidP="001C3A69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214884" w:rsidRPr="007C6FC1" w14:paraId="6E0AA1BD" w14:textId="77777777" w:rsidTr="00F34CCA">
        <w:trPr>
          <w:trHeight w:val="552"/>
        </w:trPr>
        <w:tc>
          <w:tcPr>
            <w:tcW w:w="435" w:type="dxa"/>
            <w:vMerge w:val="restart"/>
            <w:vAlign w:val="center"/>
          </w:tcPr>
          <w:p w14:paraId="1D268232" w14:textId="77777777" w:rsidR="00214884" w:rsidRPr="007C6FC1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3671" w:type="dxa"/>
            <w:tcBorders>
              <w:bottom w:val="nil"/>
            </w:tcBorders>
          </w:tcPr>
          <w:p w14:paraId="695D718F" w14:textId="77777777" w:rsidR="00214884" w:rsidRDefault="00214884" w:rsidP="00214884">
            <w:pPr>
              <w:rPr>
                <w:sz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Werkzeugkontrolle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DA5A09" w14:textId="77777777" w:rsidR="00214884" w:rsidRPr="00C7336F" w:rsidRDefault="00214884" w:rsidP="00214884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Wagen-Nr.:  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D9D9D9" w:themeFill="background1" w:themeFillShade="D9"/>
          </w:tcPr>
          <w:p w14:paraId="13BCD201" w14:textId="77777777" w:rsidR="00214884" w:rsidRPr="007C6FC1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4DD135D2" w14:textId="77777777" w:rsidR="00214884" w:rsidRPr="007C6FC1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7C6FC1" w14:paraId="3F932A7C" w14:textId="77777777" w:rsidTr="00E311A9">
        <w:trPr>
          <w:trHeight w:val="145"/>
        </w:trPr>
        <w:tc>
          <w:tcPr>
            <w:tcW w:w="435" w:type="dxa"/>
            <w:vMerge/>
          </w:tcPr>
          <w:p w14:paraId="28EBB171" w14:textId="77777777" w:rsidR="00214884" w:rsidRPr="007C6FC1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</w:tcBorders>
          </w:tcPr>
          <w:p w14:paraId="75031789" w14:textId="77777777" w:rsidR="00214884" w:rsidRPr="007C6FC1" w:rsidRDefault="00214884" w:rsidP="00214884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06" w:type="dxa"/>
            <w:tcBorders>
              <w:top w:val="nil"/>
            </w:tcBorders>
            <w:shd w:val="clear" w:color="auto" w:fill="D9D9D9" w:themeFill="background1" w:themeFillShade="D9"/>
          </w:tcPr>
          <w:p w14:paraId="12AADAA8" w14:textId="77777777" w:rsidR="00214884" w:rsidRPr="007C6FC1" w:rsidRDefault="00214884" w:rsidP="00214884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214884" w:rsidRPr="007C6FC1" w14:paraId="6FB6883C" w14:textId="77777777" w:rsidTr="00E311A9">
        <w:trPr>
          <w:trHeight w:val="552"/>
        </w:trPr>
        <w:tc>
          <w:tcPr>
            <w:tcW w:w="435" w:type="dxa"/>
            <w:vMerge/>
          </w:tcPr>
          <w:p w14:paraId="0BD1AD85" w14:textId="77777777" w:rsidR="00214884" w:rsidRPr="007C6FC1" w:rsidRDefault="00214884" w:rsidP="00214884">
            <w:pPr>
              <w:pStyle w:val="berschrift1"/>
              <w:rPr>
                <w:lang w:val="en-US"/>
              </w:rPr>
            </w:pPr>
          </w:p>
        </w:tc>
        <w:tc>
          <w:tcPr>
            <w:tcW w:w="3671" w:type="dxa"/>
            <w:tcBorders>
              <w:bottom w:val="nil"/>
            </w:tcBorders>
          </w:tcPr>
          <w:p w14:paraId="05FA6BF6" w14:textId="77777777" w:rsidR="00214884" w:rsidRDefault="00214884" w:rsidP="00214884">
            <w:pPr>
              <w:rPr>
                <w:sz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Werkzeugkontrolle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0C6906" w14:textId="77777777" w:rsidR="00214884" w:rsidRPr="00C7336F" w:rsidRDefault="00214884" w:rsidP="00214884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Wagen-Nr.:  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D9D9D9" w:themeFill="background1" w:themeFillShade="D9"/>
          </w:tcPr>
          <w:p w14:paraId="3E25EEE9" w14:textId="77777777" w:rsidR="00214884" w:rsidRPr="007C6FC1" w:rsidRDefault="00214884" w:rsidP="00214884">
            <w:pPr>
              <w:rPr>
                <w:sz w:val="20"/>
                <w:szCs w:val="20"/>
                <w:lang w:val="en-US"/>
              </w:rPr>
            </w:pPr>
          </w:p>
          <w:p w14:paraId="504B317E" w14:textId="77777777" w:rsidR="00214884" w:rsidRPr="007C6FC1" w:rsidRDefault="00214884" w:rsidP="00214884">
            <w:pPr>
              <w:rPr>
                <w:sz w:val="20"/>
                <w:szCs w:val="20"/>
                <w:lang w:val="en-US"/>
              </w:rPr>
            </w:pPr>
          </w:p>
        </w:tc>
      </w:tr>
      <w:tr w:rsidR="00214884" w:rsidRPr="007C6FC1" w14:paraId="2C9336EC" w14:textId="77777777" w:rsidTr="00E311A9">
        <w:trPr>
          <w:trHeight w:val="145"/>
        </w:trPr>
        <w:tc>
          <w:tcPr>
            <w:tcW w:w="435" w:type="dxa"/>
            <w:vMerge/>
          </w:tcPr>
          <w:p w14:paraId="4895615A" w14:textId="77777777" w:rsidR="00214884" w:rsidRPr="007C6FC1" w:rsidRDefault="00214884" w:rsidP="00214884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</w:tcBorders>
          </w:tcPr>
          <w:p w14:paraId="25C4A7C4" w14:textId="77777777" w:rsidR="00214884" w:rsidRPr="007C6FC1" w:rsidRDefault="00214884" w:rsidP="00214884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06" w:type="dxa"/>
            <w:tcBorders>
              <w:top w:val="nil"/>
            </w:tcBorders>
            <w:shd w:val="clear" w:color="auto" w:fill="D9D9D9" w:themeFill="background1" w:themeFillShade="D9"/>
          </w:tcPr>
          <w:p w14:paraId="0464DD87" w14:textId="77777777" w:rsidR="00214884" w:rsidRPr="007C6FC1" w:rsidRDefault="00214884" w:rsidP="00214884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</w:tbl>
    <w:p w14:paraId="26AEBC06" w14:textId="77777777" w:rsidR="00E630DE" w:rsidRPr="00292810" w:rsidRDefault="00E630DE" w:rsidP="00292810"/>
    <w:sectPr w:rsidR="00E630DE" w:rsidRPr="00292810" w:rsidSect="00B71703">
      <w:headerReference w:type="default" r:id="rId8"/>
      <w:footerReference w:type="default" r:id="rId9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19570" w14:textId="77777777" w:rsidR="002777C0" w:rsidRDefault="002777C0" w:rsidP="00B71703">
      <w:r>
        <w:separator/>
      </w:r>
    </w:p>
  </w:endnote>
  <w:endnote w:type="continuationSeparator" w:id="0">
    <w:p w14:paraId="20F54209" w14:textId="77777777" w:rsidR="002777C0" w:rsidRDefault="002777C0" w:rsidP="00B7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AECE" w14:textId="77777777" w:rsidR="00E30675" w:rsidRPr="00E30675" w:rsidRDefault="00E30675" w:rsidP="00E30675">
    <w:pPr>
      <w:pStyle w:val="Fuzeile"/>
      <w:rPr>
        <w:sz w:val="16"/>
      </w:rPr>
    </w:pPr>
    <w:proofErr w:type="spellStart"/>
    <w:r w:rsidRPr="00E30675">
      <w:rPr>
        <w:sz w:val="16"/>
      </w:rPr>
      <w:t>Basisdocument</w:t>
    </w:r>
    <w:proofErr w:type="spellEnd"/>
    <w:r w:rsidRPr="00E30675">
      <w:rPr>
        <w:sz w:val="16"/>
      </w:rPr>
      <w:t xml:space="preserve">: </w:t>
    </w:r>
    <w:r w:rsidR="004D211D">
      <w:rPr>
        <w:sz w:val="16"/>
      </w:rPr>
      <w:t>AA07-05/01</w:t>
    </w:r>
  </w:p>
  <w:p w14:paraId="67D9F1AC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MTU Maintenance Berlin-Brandenburg GmbH - Ein Unternehmen der MTU Aero </w:t>
    </w:r>
    <w:proofErr w:type="spellStart"/>
    <w:r w:rsidRPr="00E30675">
      <w:rPr>
        <w:sz w:val="16"/>
      </w:rPr>
      <w:t>Engines</w:t>
    </w:r>
    <w:proofErr w:type="spellEnd"/>
  </w:p>
  <w:p w14:paraId="2F192F59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Urheberrechtlich geschützt von MTU Maintenance Berlin-Brandenburg GmbH / Property Data </w:t>
    </w:r>
    <w:proofErr w:type="spellStart"/>
    <w:r w:rsidRPr="00E30675">
      <w:rPr>
        <w:sz w:val="16"/>
      </w:rPr>
      <w:t>of</w:t>
    </w:r>
    <w:proofErr w:type="spellEnd"/>
    <w:r w:rsidRPr="00E30675">
      <w:rPr>
        <w:sz w:val="16"/>
      </w:rPr>
      <w:t xml:space="preserve"> MTU Maintenance Berlin-Brandenburg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97EB0" w14:textId="77777777" w:rsidR="002777C0" w:rsidRDefault="002777C0" w:rsidP="00B71703">
      <w:r>
        <w:separator/>
      </w:r>
    </w:p>
  </w:footnote>
  <w:footnote w:type="continuationSeparator" w:id="0">
    <w:p w14:paraId="6C98B0B8" w14:textId="77777777" w:rsidR="002777C0" w:rsidRDefault="002777C0" w:rsidP="00B7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2090"/>
      <w:gridCol w:w="5978"/>
      <w:gridCol w:w="2388"/>
    </w:tblGrid>
    <w:tr w:rsidR="00B71703" w14:paraId="1D010459" w14:textId="77777777" w:rsidTr="00B71703">
      <w:trPr>
        <w:trHeight w:val="397"/>
      </w:trPr>
      <w:tc>
        <w:tcPr>
          <w:tcW w:w="2093" w:type="dxa"/>
          <w:vMerge w:val="restart"/>
          <w:vAlign w:val="center"/>
        </w:tcPr>
        <w:p w14:paraId="6296B567" w14:textId="77777777" w:rsidR="00B71703" w:rsidRDefault="00B71703" w:rsidP="00B71703">
          <w:pPr>
            <w:pStyle w:val="Kopfzeile"/>
            <w:jc w:val="center"/>
          </w:pPr>
          <w:r>
            <w:rPr>
              <w:noProof/>
            </w:rPr>
            <w:drawing>
              <wp:inline distT="0" distB="0" distL="0" distR="0" wp14:anchorId="05896BB3" wp14:editId="03F56B80">
                <wp:extent cx="1111033" cy="532738"/>
                <wp:effectExtent l="0" t="0" r="0" b="1270"/>
                <wp:docPr id="1" name="Grafik 1" descr="L:\linfo\Verschiedenes\LOGOS\MTU Maintenance\mtuproc_m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linfo\Verschiedenes\LOGOS\MTU Maintenance\mtuproc_m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7910" cy="53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vAlign w:val="center"/>
        </w:tcPr>
        <w:p w14:paraId="4ABA1C50" w14:textId="77777777" w:rsidR="00B71703" w:rsidRPr="004749AF" w:rsidRDefault="00B71703" w:rsidP="00B71703">
          <w:pPr>
            <w:pStyle w:val="Kopfzeile"/>
            <w:jc w:val="center"/>
            <w:rPr>
              <w:b/>
              <w:lang w:val="en-US"/>
            </w:rPr>
          </w:pPr>
          <w:r w:rsidRPr="004749AF">
            <w:rPr>
              <w:b/>
              <w:lang w:val="en-US"/>
            </w:rPr>
            <w:t xml:space="preserve">ENGINE </w:t>
          </w:r>
          <w:r w:rsidR="003B7E3D" w:rsidRPr="004749AF">
            <w:rPr>
              <w:b/>
              <w:lang w:val="en-US"/>
            </w:rPr>
            <w:t>DE</w:t>
          </w:r>
          <w:r w:rsidR="009F72C6" w:rsidRPr="004749AF">
            <w:rPr>
              <w:b/>
              <w:lang w:val="en-US"/>
            </w:rPr>
            <w:t>-</w:t>
          </w:r>
          <w:r w:rsidRPr="004749AF">
            <w:rPr>
              <w:b/>
              <w:lang w:val="en-US"/>
            </w:rPr>
            <w:t>RIGGING PROTOCOL CF34-10</w:t>
          </w:r>
        </w:p>
      </w:tc>
      <w:tc>
        <w:tcPr>
          <w:tcW w:w="2418" w:type="dxa"/>
          <w:vAlign w:val="center"/>
        </w:tcPr>
        <w:p w14:paraId="60DD187B" w14:textId="77777777" w:rsidR="00B71703" w:rsidRDefault="00FA1F34" w:rsidP="00FA1F34">
          <w:pPr>
            <w:pStyle w:val="Kopfzeile"/>
            <w:jc w:val="center"/>
          </w:pPr>
          <w:r>
            <w:t>FO-SB-372</w:t>
          </w:r>
        </w:p>
      </w:tc>
    </w:tr>
    <w:tr w:rsidR="00B71703" w14:paraId="6B268DEA" w14:textId="77777777" w:rsidTr="00B71703">
      <w:tc>
        <w:tcPr>
          <w:tcW w:w="2093" w:type="dxa"/>
          <w:vMerge/>
        </w:tcPr>
        <w:p w14:paraId="4B107FC1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5301FC82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0E40E890" w14:textId="77777777" w:rsidR="004749AF" w:rsidRDefault="00EA7E24" w:rsidP="001C3A69">
          <w:pPr>
            <w:pStyle w:val="Kopfzeile"/>
            <w:jc w:val="center"/>
          </w:pPr>
          <w:proofErr w:type="spellStart"/>
          <w:r>
            <w:t>Issue</w:t>
          </w:r>
          <w:proofErr w:type="spellEnd"/>
          <w:r>
            <w:t>: 0</w:t>
          </w:r>
          <w:r w:rsidR="001C3A69">
            <w:t>2/2021</w:t>
          </w:r>
        </w:p>
      </w:tc>
    </w:tr>
    <w:tr w:rsidR="00B71703" w14:paraId="357B5A47" w14:textId="77777777" w:rsidTr="00B71703">
      <w:tc>
        <w:tcPr>
          <w:tcW w:w="2093" w:type="dxa"/>
          <w:vMerge/>
        </w:tcPr>
        <w:p w14:paraId="411F2D4A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64193D48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3750E559" w14:textId="77777777" w:rsidR="00B71703" w:rsidRDefault="00B71703" w:rsidP="00B71703">
          <w:pPr>
            <w:pStyle w:val="Kopfzeile"/>
            <w:jc w:val="center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D65B3">
            <w:rPr>
              <w:noProof/>
            </w:rPr>
            <w:t>1</w:t>
          </w:r>
          <w:r>
            <w:fldChar w:fldCharType="end"/>
          </w:r>
          <w:r>
            <w:t xml:space="preserve"> </w:t>
          </w:r>
          <w:proofErr w:type="spellStart"/>
          <w:r>
            <w:t>of</w:t>
          </w:r>
          <w:proofErr w:type="spellEnd"/>
          <w:r>
            <w:t xml:space="preserve"> </w:t>
          </w:r>
          <w:fldSimple w:instr=" NUMPAGES   \* MERGEFORMAT ">
            <w:r w:rsidR="00ED65B3">
              <w:rPr>
                <w:noProof/>
              </w:rPr>
              <w:t>2</w:t>
            </w:r>
          </w:fldSimple>
        </w:p>
      </w:tc>
    </w:tr>
  </w:tbl>
  <w:p w14:paraId="5843328E" w14:textId="77777777" w:rsidR="00B71703" w:rsidRDefault="00B717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91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716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D717F2"/>
    <w:multiLevelType w:val="hybridMultilevel"/>
    <w:tmpl w:val="A2542234"/>
    <w:lvl w:ilvl="0" w:tplc="36085D1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32FA9"/>
    <w:multiLevelType w:val="multilevel"/>
    <w:tmpl w:val="346EC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F216C"/>
    <w:multiLevelType w:val="hybridMultilevel"/>
    <w:tmpl w:val="AB8A5DF2"/>
    <w:lvl w:ilvl="0" w:tplc="4BE27BD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34A28"/>
    <w:multiLevelType w:val="hybridMultilevel"/>
    <w:tmpl w:val="4D0C51A6"/>
    <w:lvl w:ilvl="0" w:tplc="948AF47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751B5"/>
    <w:multiLevelType w:val="hybridMultilevel"/>
    <w:tmpl w:val="E65E441E"/>
    <w:lvl w:ilvl="0" w:tplc="820A3A3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267AC"/>
    <w:multiLevelType w:val="hybridMultilevel"/>
    <w:tmpl w:val="9D5EB2FE"/>
    <w:lvl w:ilvl="0" w:tplc="9C38AF9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E19C9"/>
    <w:multiLevelType w:val="hybridMultilevel"/>
    <w:tmpl w:val="E864D372"/>
    <w:lvl w:ilvl="0" w:tplc="BCA48DB6">
      <w:start w:val="1"/>
      <w:numFmt w:val="decimal"/>
      <w:lvlText w:val="%1.1.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113303">
    <w:abstractNumId w:val="2"/>
  </w:num>
  <w:num w:numId="2" w16cid:durableId="1081021304">
    <w:abstractNumId w:val="3"/>
  </w:num>
  <w:num w:numId="3" w16cid:durableId="1105660009">
    <w:abstractNumId w:val="4"/>
  </w:num>
  <w:num w:numId="4" w16cid:durableId="1054626144">
    <w:abstractNumId w:val="4"/>
  </w:num>
  <w:num w:numId="5" w16cid:durableId="267399167">
    <w:abstractNumId w:val="4"/>
  </w:num>
  <w:num w:numId="6" w16cid:durableId="136728131">
    <w:abstractNumId w:val="4"/>
  </w:num>
  <w:num w:numId="7" w16cid:durableId="1379552611">
    <w:abstractNumId w:val="2"/>
  </w:num>
  <w:num w:numId="8" w16cid:durableId="145979395">
    <w:abstractNumId w:val="4"/>
  </w:num>
  <w:num w:numId="9" w16cid:durableId="1740518184">
    <w:abstractNumId w:val="7"/>
  </w:num>
  <w:num w:numId="10" w16cid:durableId="1506357487">
    <w:abstractNumId w:val="7"/>
  </w:num>
  <w:num w:numId="11" w16cid:durableId="435099858">
    <w:abstractNumId w:val="5"/>
  </w:num>
  <w:num w:numId="12" w16cid:durableId="2045905607">
    <w:abstractNumId w:val="6"/>
  </w:num>
  <w:num w:numId="13" w16cid:durableId="1971396128">
    <w:abstractNumId w:val="1"/>
  </w:num>
  <w:num w:numId="14" w16cid:durableId="1915700475">
    <w:abstractNumId w:val="8"/>
  </w:num>
  <w:num w:numId="15" w16cid:durableId="671687019">
    <w:abstractNumId w:val="8"/>
  </w:num>
  <w:num w:numId="16" w16cid:durableId="881596393">
    <w:abstractNumId w:val="8"/>
  </w:num>
  <w:num w:numId="17" w16cid:durableId="92669479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DC6"/>
    <w:rsid w:val="0000572D"/>
    <w:rsid w:val="00092157"/>
    <w:rsid w:val="000A0728"/>
    <w:rsid w:val="000D3633"/>
    <w:rsid w:val="000D49DF"/>
    <w:rsid w:val="001316B3"/>
    <w:rsid w:val="00167AD8"/>
    <w:rsid w:val="001A64B1"/>
    <w:rsid w:val="001C1451"/>
    <w:rsid w:val="001C2F0B"/>
    <w:rsid w:val="001C3A69"/>
    <w:rsid w:val="001F7CDE"/>
    <w:rsid w:val="0020114E"/>
    <w:rsid w:val="0020661B"/>
    <w:rsid w:val="00214884"/>
    <w:rsid w:val="00240E56"/>
    <w:rsid w:val="002576C9"/>
    <w:rsid w:val="002777C0"/>
    <w:rsid w:val="00285369"/>
    <w:rsid w:val="00292810"/>
    <w:rsid w:val="002969E1"/>
    <w:rsid w:val="002F3ED9"/>
    <w:rsid w:val="00300538"/>
    <w:rsid w:val="00312FF6"/>
    <w:rsid w:val="00324345"/>
    <w:rsid w:val="00332DEF"/>
    <w:rsid w:val="00365B9E"/>
    <w:rsid w:val="00380D69"/>
    <w:rsid w:val="003B7E3D"/>
    <w:rsid w:val="003C17CA"/>
    <w:rsid w:val="003E0EE3"/>
    <w:rsid w:val="003E7ABE"/>
    <w:rsid w:val="003F230B"/>
    <w:rsid w:val="004301E3"/>
    <w:rsid w:val="00467FF0"/>
    <w:rsid w:val="004749AF"/>
    <w:rsid w:val="004829CF"/>
    <w:rsid w:val="004A3C4D"/>
    <w:rsid w:val="004B4C4F"/>
    <w:rsid w:val="004D211D"/>
    <w:rsid w:val="004D5DBF"/>
    <w:rsid w:val="005627F5"/>
    <w:rsid w:val="005E359E"/>
    <w:rsid w:val="00604BFC"/>
    <w:rsid w:val="0062768E"/>
    <w:rsid w:val="006A783C"/>
    <w:rsid w:val="006C63DB"/>
    <w:rsid w:val="0075134A"/>
    <w:rsid w:val="00786860"/>
    <w:rsid w:val="00794DC6"/>
    <w:rsid w:val="007C14FA"/>
    <w:rsid w:val="007C6FC1"/>
    <w:rsid w:val="008009D2"/>
    <w:rsid w:val="008077E3"/>
    <w:rsid w:val="008241FE"/>
    <w:rsid w:val="008576A7"/>
    <w:rsid w:val="008C1170"/>
    <w:rsid w:val="008C7E14"/>
    <w:rsid w:val="00900BD5"/>
    <w:rsid w:val="009210CF"/>
    <w:rsid w:val="00965E37"/>
    <w:rsid w:val="009D4B10"/>
    <w:rsid w:val="009F72C6"/>
    <w:rsid w:val="00A24A31"/>
    <w:rsid w:val="00A62804"/>
    <w:rsid w:val="00A659CF"/>
    <w:rsid w:val="00AD6BB4"/>
    <w:rsid w:val="00AE46F2"/>
    <w:rsid w:val="00B06BAB"/>
    <w:rsid w:val="00B26725"/>
    <w:rsid w:val="00B71703"/>
    <w:rsid w:val="00B765C1"/>
    <w:rsid w:val="00BA47C3"/>
    <w:rsid w:val="00BD23EE"/>
    <w:rsid w:val="00C126DA"/>
    <w:rsid w:val="00C30F1E"/>
    <w:rsid w:val="00C708C1"/>
    <w:rsid w:val="00C7336F"/>
    <w:rsid w:val="00C85E7B"/>
    <w:rsid w:val="00CA3C04"/>
    <w:rsid w:val="00CA5A85"/>
    <w:rsid w:val="00CB4A2E"/>
    <w:rsid w:val="00CD7AB4"/>
    <w:rsid w:val="00D05FE0"/>
    <w:rsid w:val="00D10F09"/>
    <w:rsid w:val="00D35CEF"/>
    <w:rsid w:val="00DA549B"/>
    <w:rsid w:val="00DE3DDB"/>
    <w:rsid w:val="00E30675"/>
    <w:rsid w:val="00E439C5"/>
    <w:rsid w:val="00E630DE"/>
    <w:rsid w:val="00E73112"/>
    <w:rsid w:val="00E7504A"/>
    <w:rsid w:val="00E817E4"/>
    <w:rsid w:val="00EA7E24"/>
    <w:rsid w:val="00ED65B3"/>
    <w:rsid w:val="00EF6AAF"/>
    <w:rsid w:val="00F34CCA"/>
    <w:rsid w:val="00F63331"/>
    <w:rsid w:val="00FA1F34"/>
    <w:rsid w:val="00FA56D6"/>
    <w:rsid w:val="00FD21C4"/>
    <w:rsid w:val="00FE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3B19369"/>
  <w15:docId w15:val="{70535C30-8A10-4EE1-BEDE-B0E06B4D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Times New Roman"/>
        <w:sz w:val="24"/>
        <w:szCs w:val="24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4345"/>
  </w:style>
  <w:style w:type="paragraph" w:styleId="berschrift1">
    <w:name w:val="heading 1"/>
    <w:basedOn w:val="Standard"/>
    <w:next w:val="Standard"/>
    <w:link w:val="berschrift1Zchn"/>
    <w:uiPriority w:val="9"/>
    <w:qFormat/>
    <w:rsid w:val="002576C9"/>
    <w:pPr>
      <w:keepNext/>
      <w:numPr>
        <w:numId w:val="17"/>
      </w:numPr>
      <w:spacing w:before="240" w:after="60"/>
      <w:ind w:left="432"/>
      <w:jc w:val="center"/>
      <w:outlineLvl w:val="0"/>
    </w:pPr>
    <w:rPr>
      <w:rFonts w:eastAsiaTheme="majorEastAsia" w:cstheme="majorBidi"/>
      <w:b/>
      <w:bCs/>
      <w:kern w:val="32"/>
      <w:sz w:val="2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EF6AAF"/>
    <w:pPr>
      <w:keepNext/>
      <w:numPr>
        <w:ilvl w:val="1"/>
        <w:numId w:val="17"/>
      </w:numPr>
      <w:spacing w:before="240" w:after="60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9210CF"/>
    <w:pPr>
      <w:keepNext/>
      <w:numPr>
        <w:ilvl w:val="2"/>
        <w:numId w:val="17"/>
      </w:numPr>
      <w:spacing w:before="240" w:after="60"/>
      <w:outlineLvl w:val="2"/>
    </w:pPr>
    <w:rPr>
      <w:rFonts w:eastAsiaTheme="majorEastAsia" w:cstheme="majorBidi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768E"/>
    <w:pPr>
      <w:keepNext/>
      <w:numPr>
        <w:ilvl w:val="3"/>
        <w:numId w:val="17"/>
      </w:numPr>
      <w:spacing w:before="240" w:after="60"/>
      <w:outlineLvl w:val="3"/>
    </w:pPr>
    <w:rPr>
      <w:rFonts w:cstheme="majorBidi"/>
      <w:b/>
      <w:bCs/>
      <w:sz w:val="22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2768E"/>
    <w:pPr>
      <w:numPr>
        <w:ilvl w:val="4"/>
        <w:numId w:val="17"/>
      </w:numPr>
      <w:spacing w:before="240" w:after="60"/>
      <w:outlineLvl w:val="4"/>
    </w:pPr>
    <w:rPr>
      <w:rFonts w:cstheme="majorBidi"/>
      <w:b/>
      <w:bCs/>
      <w:i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62768E"/>
    <w:pPr>
      <w:numPr>
        <w:ilvl w:val="5"/>
        <w:numId w:val="17"/>
      </w:num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210CF"/>
    <w:pPr>
      <w:spacing w:before="240" w:after="60"/>
      <w:ind w:left="1296" w:hanging="1296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768E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768E"/>
    <w:pPr>
      <w:numPr>
        <w:ilvl w:val="8"/>
        <w:numId w:val="17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76C9"/>
    <w:rPr>
      <w:rFonts w:eastAsiaTheme="majorEastAsia" w:cstheme="majorBidi"/>
      <w:b/>
      <w:bCs/>
      <w:kern w:val="32"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6AAF"/>
    <w:rPr>
      <w:rFonts w:eastAsiaTheme="majorEastAsia" w:cstheme="majorBidi"/>
      <w:b/>
      <w:bCs/>
      <w:iCs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210CF"/>
    <w:rPr>
      <w:rFonts w:eastAsiaTheme="majorEastAsia" w:cstheme="majorBidi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A3C4D"/>
    <w:rPr>
      <w:rFonts w:cstheme="majorBidi"/>
      <w:b/>
      <w:bCs/>
      <w:sz w:val="22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A3C4D"/>
    <w:rPr>
      <w:rFonts w:cstheme="majorBidi"/>
      <w:b/>
      <w:bCs/>
      <w:i/>
      <w:iCs/>
      <w:sz w:val="22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A3C4D"/>
    <w:rPr>
      <w:rFonts w:cstheme="majorBid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9210CF"/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A3C4D"/>
    <w:rPr>
      <w:i/>
      <w:iCs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A3C4D"/>
    <w:rPr>
      <w:rFonts w:asciiTheme="majorHAnsi" w:eastAsiaTheme="majorEastAsia" w:hAnsiTheme="majorHAnsi"/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A3C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3C4D"/>
    <w:rPr>
      <w:rFonts w:asciiTheme="majorHAnsi" w:eastAsiaTheme="majorEastAsia" w:hAnsiTheme="majorHAnsi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A3C4D"/>
    <w:rPr>
      <w:b/>
      <w:bCs/>
    </w:rPr>
  </w:style>
  <w:style w:type="character" w:styleId="Hervorhebung">
    <w:name w:val="Emphasis"/>
    <w:basedOn w:val="Absatz-Standardschriftart"/>
    <w:uiPriority w:val="20"/>
    <w:qFormat/>
    <w:rsid w:val="004A3C4D"/>
    <w:rPr>
      <w:rFonts w:asciiTheme="minorHAnsi" w:hAnsiTheme="minorHAnsi"/>
      <w:b/>
      <w:i/>
      <w:iCs/>
    </w:rPr>
  </w:style>
  <w:style w:type="paragraph" w:styleId="Listenabsatz">
    <w:name w:val="List Paragraph"/>
    <w:basedOn w:val="Standard"/>
    <w:uiPriority w:val="34"/>
    <w:qFormat/>
    <w:rsid w:val="004A3C4D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4A3C4D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4A3C4D"/>
    <w:rPr>
      <w:i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A3C4D"/>
    <w:pPr>
      <w:ind w:left="720" w:right="720"/>
    </w:pPr>
    <w:rPr>
      <w:b/>
      <w:i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A3C4D"/>
    <w:rPr>
      <w:b/>
      <w:i/>
      <w:sz w:val="24"/>
    </w:rPr>
  </w:style>
  <w:style w:type="character" w:styleId="SchwacheHervorhebung">
    <w:name w:val="Subtle Emphasis"/>
    <w:uiPriority w:val="19"/>
    <w:qFormat/>
    <w:rsid w:val="004A3C4D"/>
    <w:rPr>
      <w:i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4A3C4D"/>
    <w:rPr>
      <w:b/>
      <w:i/>
      <w:sz w:val="24"/>
      <w:szCs w:val="24"/>
      <w:u w:val="single"/>
    </w:rPr>
  </w:style>
  <w:style w:type="character" w:styleId="SchwacherVerweis">
    <w:name w:val="Subtle Reference"/>
    <w:basedOn w:val="Absatz-Standardschriftart"/>
    <w:uiPriority w:val="31"/>
    <w:qFormat/>
    <w:rsid w:val="004A3C4D"/>
    <w:rPr>
      <w:sz w:val="24"/>
      <w:szCs w:val="2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4A3C4D"/>
    <w:rPr>
      <w:b/>
      <w:sz w:val="24"/>
      <w:u w:val="single"/>
    </w:rPr>
  </w:style>
  <w:style w:type="character" w:styleId="Buchtitel">
    <w:name w:val="Book Title"/>
    <w:basedOn w:val="Absatz-Standardschriftart"/>
    <w:uiPriority w:val="33"/>
    <w:qFormat/>
    <w:rsid w:val="004A3C4D"/>
    <w:rPr>
      <w:rFonts w:asciiTheme="majorHAnsi" w:eastAsiaTheme="majorEastAsia" w:hAnsiTheme="majorHAnsi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A3C4D"/>
    <w:pPr>
      <w:ind w:left="0" w:firstLine="0"/>
      <w:outlineLvl w:val="9"/>
    </w:pPr>
    <w:rPr>
      <w:rFonts w:cs="Times New Roman"/>
    </w:rPr>
  </w:style>
  <w:style w:type="paragraph" w:customStyle="1" w:styleId="Inhaltsverzeichnis">
    <w:name w:val="Inhaltsverzeichnis"/>
    <w:rsid w:val="00324345"/>
    <w:pPr>
      <w:widowControl w:val="0"/>
      <w:tabs>
        <w:tab w:val="right" w:leader="dot" w:pos="9360"/>
      </w:tabs>
      <w:suppressAutoHyphens/>
      <w:spacing w:line="360" w:lineRule="auto"/>
      <w:ind w:left="283" w:hanging="283"/>
    </w:pPr>
    <w:rPr>
      <w:rFonts w:eastAsia="Times New Roman"/>
      <w:sz w:val="20"/>
      <w:szCs w:val="20"/>
      <w:lang w:val="en-US" w:eastAsia="de-DE"/>
    </w:rPr>
  </w:style>
  <w:style w:type="paragraph" w:styleId="Textkrper">
    <w:name w:val="Body Text"/>
    <w:basedOn w:val="Standard"/>
    <w:link w:val="TextkrperZchn"/>
    <w:rsid w:val="00324345"/>
    <w:pPr>
      <w:widowControl w:val="0"/>
      <w:pBdr>
        <w:right w:val="single" w:sz="4" w:space="4" w:color="auto"/>
      </w:pBdr>
      <w:tabs>
        <w:tab w:val="left" w:pos="0"/>
        <w:tab w:val="left" w:pos="2548"/>
        <w:tab w:val="left" w:pos="3256"/>
        <w:tab w:val="left" w:pos="3964"/>
        <w:tab w:val="left" w:pos="4672"/>
        <w:tab w:val="left" w:pos="5380"/>
        <w:tab w:val="left" w:pos="6088"/>
        <w:tab w:val="left" w:pos="6796"/>
        <w:tab w:val="left" w:pos="7504"/>
        <w:tab w:val="left" w:pos="8212"/>
        <w:tab w:val="left" w:pos="8640"/>
      </w:tabs>
      <w:jc w:val="both"/>
    </w:pPr>
    <w:rPr>
      <w:rFonts w:eastAsia="Times New Roman"/>
      <w:color w:val="000000"/>
      <w:sz w:val="20"/>
      <w:szCs w:val="18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324345"/>
    <w:rPr>
      <w:rFonts w:eastAsia="Times New Roman"/>
      <w:color w:val="000000"/>
      <w:sz w:val="20"/>
      <w:szCs w:val="1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8009D2"/>
    <w:pPr>
      <w:widowControl w:val="0"/>
      <w:spacing w:before="120" w:after="120"/>
    </w:pPr>
    <w:rPr>
      <w:rFonts w:eastAsia="Times New Roman" w:cstheme="minorHAnsi"/>
      <w:bCs/>
      <w:color w:val="000000"/>
      <w:szCs w:val="20"/>
      <w:lang w:eastAsia="ar-SA"/>
    </w:rPr>
  </w:style>
  <w:style w:type="paragraph" w:styleId="Verzeichnis3">
    <w:name w:val="toc 3"/>
    <w:basedOn w:val="Standard"/>
    <w:next w:val="Standard"/>
    <w:autoRedefine/>
    <w:uiPriority w:val="39"/>
    <w:rsid w:val="004301E3"/>
    <w:pPr>
      <w:widowControl w:val="0"/>
      <w:ind w:left="400"/>
    </w:pPr>
    <w:rPr>
      <w:rFonts w:eastAsia="Times New Roman" w:cstheme="minorHAnsi"/>
      <w:iCs/>
      <w:color w:val="000000"/>
      <w:sz w:val="22"/>
      <w:szCs w:val="20"/>
      <w:lang w:eastAsia="ar-SA"/>
    </w:rPr>
  </w:style>
  <w:style w:type="paragraph" w:styleId="Verzeichnis2">
    <w:name w:val="toc 2"/>
    <w:basedOn w:val="Standard"/>
    <w:next w:val="Standard"/>
    <w:autoRedefine/>
    <w:uiPriority w:val="39"/>
    <w:rsid w:val="004301E3"/>
    <w:pPr>
      <w:spacing w:after="100"/>
      <w:ind w:left="240"/>
    </w:pPr>
    <w:rPr>
      <w:sz w:val="22"/>
    </w:rPr>
  </w:style>
  <w:style w:type="paragraph" w:styleId="Verzeichnis4">
    <w:name w:val="toc 4"/>
    <w:basedOn w:val="Standard"/>
    <w:next w:val="Standard"/>
    <w:uiPriority w:val="39"/>
    <w:rsid w:val="004301E3"/>
    <w:pPr>
      <w:spacing w:before="100" w:after="100"/>
      <w:ind w:left="720"/>
    </w:pPr>
    <w:rPr>
      <w:sz w:val="22"/>
    </w:rPr>
  </w:style>
  <w:style w:type="paragraph" w:styleId="Verzeichnis5">
    <w:name w:val="toc 5"/>
    <w:basedOn w:val="Standard"/>
    <w:next w:val="Standard"/>
    <w:autoRedefine/>
    <w:rsid w:val="004301E3"/>
    <w:pPr>
      <w:spacing w:after="100"/>
      <w:ind w:left="960"/>
    </w:pPr>
    <w:rPr>
      <w:sz w:val="20"/>
    </w:rPr>
  </w:style>
  <w:style w:type="paragraph" w:styleId="Verzeichnis6">
    <w:name w:val="toc 6"/>
    <w:basedOn w:val="Standard"/>
    <w:next w:val="Standard"/>
    <w:autoRedefine/>
    <w:rsid w:val="004301E3"/>
    <w:pPr>
      <w:spacing w:after="100"/>
      <w:ind w:left="1200"/>
    </w:pPr>
  </w:style>
  <w:style w:type="paragraph" w:styleId="Kopfzeile">
    <w:name w:val="header"/>
    <w:basedOn w:val="Standard"/>
    <w:link w:val="KopfzeileZchn"/>
    <w:rsid w:val="00B717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1703"/>
  </w:style>
  <w:style w:type="paragraph" w:styleId="Fuzeile">
    <w:name w:val="footer"/>
    <w:basedOn w:val="Standard"/>
    <w:link w:val="FuzeileZchn"/>
    <w:rsid w:val="00B717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71703"/>
  </w:style>
  <w:style w:type="table" w:styleId="Tabellenraster">
    <w:name w:val="Table Grid"/>
    <w:basedOn w:val="NormaleTabelle"/>
    <w:rsid w:val="00B71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296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296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Development\OperationTool\db\documents\EDRP_CF34-10_202102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D648D-47E4-4BEE-A22E-FCFE73BA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EDRP_CF34-10_202102.dotx</Template>
  <TotalTime>0</TotalTime>
  <Pages>2</Pages>
  <Words>296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MTU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KLEINERT-ALBRECHT, Christian</dc:creator>
  <cp:lastModifiedBy>KLEINERT-ALBRECHT, Christian</cp:lastModifiedBy>
  <cp:revision>1</cp:revision>
  <cp:lastPrinted>2020-06-29T19:27:00Z</cp:lastPrinted>
  <dcterms:created xsi:type="dcterms:W3CDTF">2025-10-16T12:49:00Z</dcterms:created>
  <dcterms:modified xsi:type="dcterms:W3CDTF">2025-10-16T12:49:00Z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bc6aa6-b0dd-459a-b4e3-9c1d32e62d98_Enabled">
    <vt:lpwstr>true</vt:lpwstr>
  </property>
  <property fmtid="{D5CDD505-2E9C-101B-9397-08002B2CF9AE}" pid="3" name="MSIP_Label_b7bc6aa6-b0dd-459a-b4e3-9c1d32e62d98_SetDate">
    <vt:lpwstr>2025-10-16T12:49:52Z</vt:lpwstr>
  </property>
  <property fmtid="{D5CDD505-2E9C-101B-9397-08002B2CF9AE}" pid="4" name="MSIP_Label_b7bc6aa6-b0dd-459a-b4e3-9c1d32e62d98_Method">
    <vt:lpwstr>Standard</vt:lpwstr>
  </property>
  <property fmtid="{D5CDD505-2E9C-101B-9397-08002B2CF9AE}" pid="5" name="MSIP_Label_b7bc6aa6-b0dd-459a-b4e3-9c1d32e62d98_Name">
    <vt:lpwstr>MTU Proprietary Information</vt:lpwstr>
  </property>
  <property fmtid="{D5CDD505-2E9C-101B-9397-08002B2CF9AE}" pid="6" name="MSIP_Label_b7bc6aa6-b0dd-459a-b4e3-9c1d32e62d98_SiteId">
    <vt:lpwstr>eebc6226-7d59-484b-90ee-5875d0c44e4a</vt:lpwstr>
  </property>
  <property fmtid="{D5CDD505-2E9C-101B-9397-08002B2CF9AE}" pid="7" name="MSIP_Label_b7bc6aa6-b0dd-459a-b4e3-9c1d32e62d98_ActionId">
    <vt:lpwstr>b27a45ad-9c7e-4fba-886f-d7196f55b1e2</vt:lpwstr>
  </property>
  <property fmtid="{D5CDD505-2E9C-101B-9397-08002B2CF9AE}" pid="8" name="MSIP_Label_b7bc6aa6-b0dd-459a-b4e3-9c1d32e62d98_ContentBits">
    <vt:lpwstr>0</vt:lpwstr>
  </property>
  <property fmtid="{D5CDD505-2E9C-101B-9397-08002B2CF9AE}" pid="9" name="MSIP_Label_b7bc6aa6-b0dd-459a-b4e3-9c1d32e62d98_Tag">
    <vt:lpwstr>10, 3, 0, 1</vt:lpwstr>
  </property>
</Properties>
</file>