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733480" w:rsidRPr="00733480" w14:paraId="4FB113B7" w14:textId="77777777" w:rsidTr="00005E7C">
        <w:trPr>
          <w:trHeight w:val="748"/>
        </w:trPr>
        <w:tc>
          <w:tcPr>
            <w:tcW w:w="5228" w:type="dxa"/>
            <w:tcBorders>
              <w:bottom w:val="nil"/>
            </w:tcBorders>
            <w:shd w:val="clear" w:color="auto" w:fill="D9D9D9" w:themeFill="background1" w:themeFillShade="D9"/>
          </w:tcPr>
          <w:p w14:paraId="7805B348" w14:textId="77777777" w:rsidR="00733480" w:rsidRPr="00A57B54" w:rsidRDefault="00733480" w:rsidP="00733480">
            <w:pPr>
              <w:jc w:val="center"/>
              <w:rPr>
                <w:b/>
                <w:sz w:val="22"/>
                <w:lang w:val="en-US"/>
              </w:rPr>
            </w:pPr>
            <w:r w:rsidRPr="00A57B54">
              <w:rPr>
                <w:b/>
                <w:sz w:val="22"/>
                <w:lang w:val="en-US"/>
              </w:rPr>
              <w:t>Engine S/N</w:t>
            </w:r>
          </w:p>
          <w:p w14:paraId="4AB40B0F" w14:textId="0DBBC8BF" w:rsidR="00733480" w:rsidRPr="00733480" w:rsidRDefault="00733480" w:rsidP="00733480">
            <w:pPr>
              <w:jc w:val="center"/>
              <w:rPr>
                <w:lang w:val="en-US"/>
              </w:rPr>
            </w:pPr>
            <w:r w:rsidRPr="00A57B54">
              <w:rPr>
                <w:sz w:val="28"/>
                <w:szCs w:val="20"/>
                <w:lang w:val="en-US"/>
              </w:rPr>
              <w:t>ENGINE_SERIAL_PLACEHOLDER</w:t>
            </w:r>
          </w:p>
        </w:tc>
        <w:tc>
          <w:tcPr>
            <w:tcW w:w="5228" w:type="dxa"/>
            <w:tcBorders>
              <w:bottom w:val="nil"/>
            </w:tcBorders>
            <w:shd w:val="clear" w:color="auto" w:fill="D9D9D9" w:themeFill="background1" w:themeFillShade="D9"/>
          </w:tcPr>
          <w:p w14:paraId="3DDF48AF" w14:textId="77777777" w:rsidR="00733480" w:rsidRPr="00612962" w:rsidRDefault="00733480" w:rsidP="00733480">
            <w:pPr>
              <w:jc w:val="center"/>
              <w:rPr>
                <w:b/>
                <w:sz w:val="22"/>
                <w:lang w:val="en-US"/>
              </w:rPr>
            </w:pPr>
            <w:r w:rsidRPr="00612962">
              <w:rPr>
                <w:b/>
                <w:sz w:val="22"/>
                <w:lang w:val="en-US"/>
              </w:rPr>
              <w:t>Project / WBS</w:t>
            </w:r>
          </w:p>
          <w:p w14:paraId="73A658FF" w14:textId="39F42B3B" w:rsidR="00733480" w:rsidRPr="00733480" w:rsidRDefault="00733480" w:rsidP="00733480">
            <w:pPr>
              <w:jc w:val="center"/>
              <w:rPr>
                <w:lang w:val="en-US"/>
              </w:rPr>
            </w:pPr>
            <w:r w:rsidRPr="00612962">
              <w:rPr>
                <w:bCs/>
                <w:sz w:val="28"/>
                <w:szCs w:val="20"/>
                <w:lang w:val="en-US"/>
              </w:rPr>
              <w:t>WORK_ORDER_PLACEHOLDER</w:t>
            </w:r>
          </w:p>
        </w:tc>
      </w:tr>
    </w:tbl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35"/>
        <w:gridCol w:w="7215"/>
        <w:gridCol w:w="2806"/>
      </w:tblGrid>
      <w:tr w:rsidR="005F6B6E" w14:paraId="6D613221" w14:textId="77777777" w:rsidTr="009A1009">
        <w:trPr>
          <w:trHeight w:val="510"/>
        </w:trPr>
        <w:tc>
          <w:tcPr>
            <w:tcW w:w="10606" w:type="dxa"/>
            <w:gridSpan w:val="3"/>
            <w:tcBorders>
              <w:bottom w:val="single" w:sz="4" w:space="0" w:color="auto"/>
            </w:tcBorders>
            <w:vAlign w:val="center"/>
          </w:tcPr>
          <w:p w14:paraId="574E2EAB" w14:textId="77777777" w:rsidR="005F6B6E" w:rsidRPr="00C7336F" w:rsidRDefault="005F6B6E" w:rsidP="009E4724">
            <w:pPr>
              <w:rPr>
                <w:b/>
                <w:sz w:val="20"/>
              </w:rPr>
            </w:pPr>
            <w:proofErr w:type="spellStart"/>
            <w:r w:rsidRPr="00A57CE7">
              <w:rPr>
                <w:b/>
              </w:rPr>
              <w:t>Section</w:t>
            </w:r>
            <w:proofErr w:type="spellEnd"/>
            <w:r w:rsidRPr="00A57CE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Pr="00A57CE7">
              <w:rPr>
                <w:b/>
              </w:rPr>
              <w:tab/>
              <w:t xml:space="preserve">Triebwerk </w:t>
            </w:r>
            <w:r>
              <w:rPr>
                <w:b/>
              </w:rPr>
              <w:t xml:space="preserve">am Testpylon montiert </w:t>
            </w:r>
            <w:r w:rsidRPr="00BA47C3">
              <w:rPr>
                <w:i/>
              </w:rPr>
              <w:t>(</w:t>
            </w:r>
            <w:r w:rsidRPr="00376100">
              <w:rPr>
                <w:i/>
              </w:rPr>
              <w:t>G20-72-00-00M101</w:t>
            </w:r>
            <w:r>
              <w:rPr>
                <w:i/>
              </w:rPr>
              <w:t xml:space="preserve"> Blatt </w:t>
            </w:r>
            <w:r w:rsidR="009E4724">
              <w:rPr>
                <w:i/>
              </w:rPr>
              <w:t>7</w:t>
            </w:r>
            <w:r w:rsidRPr="00BA47C3">
              <w:rPr>
                <w:i/>
              </w:rPr>
              <w:t>)</w:t>
            </w:r>
          </w:p>
        </w:tc>
      </w:tr>
      <w:tr w:rsidR="005F6B6E" w:rsidRPr="00BC1ADB" w14:paraId="3C11331E" w14:textId="77777777" w:rsidTr="00A072D2">
        <w:trPr>
          <w:trHeight w:val="552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D1E4A" w14:textId="77777777" w:rsidR="005F6B6E" w:rsidRPr="00C7336F" w:rsidRDefault="005F6B6E" w:rsidP="009A1009">
            <w:pPr>
              <w:pStyle w:val="berschrift1"/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FD1EE" w14:textId="77777777" w:rsidR="005F6B6E" w:rsidRPr="00376100" w:rsidRDefault="005F6B6E" w:rsidP="009A1009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Nozzle Cowling</w:t>
            </w:r>
          </w:p>
          <w:p w14:paraId="55F55128" w14:textId="77777777" w:rsidR="005F6B6E" w:rsidRPr="00376100" w:rsidRDefault="005F6B6E" w:rsidP="009A1009">
            <w:pPr>
              <w:rPr>
                <w:sz w:val="20"/>
                <w:lang w:val="en-US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374020" w14:textId="77777777" w:rsidR="005F6B6E" w:rsidRPr="00C708C1" w:rsidRDefault="005F6B6E" w:rsidP="009A1009">
            <w:pPr>
              <w:rPr>
                <w:sz w:val="20"/>
                <w:szCs w:val="20"/>
                <w:lang w:val="en-US"/>
              </w:rPr>
            </w:pPr>
          </w:p>
          <w:p w14:paraId="45A3E83D" w14:textId="77777777" w:rsidR="005F6B6E" w:rsidRPr="00C708C1" w:rsidRDefault="005F6B6E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5F6B6E" w:rsidRPr="00BC1ADB" w14:paraId="574753A8" w14:textId="77777777" w:rsidTr="009A1009">
        <w:trPr>
          <w:trHeight w:val="14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E042" w14:textId="77777777" w:rsidR="005F6B6E" w:rsidRPr="00C708C1" w:rsidRDefault="005F6B6E" w:rsidP="009A1009">
            <w:pPr>
              <w:rPr>
                <w:sz w:val="16"/>
                <w:lang w:val="en-US"/>
              </w:rPr>
            </w:pPr>
          </w:p>
        </w:tc>
        <w:tc>
          <w:tcPr>
            <w:tcW w:w="7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2466D" w14:textId="77777777" w:rsidR="005F6B6E" w:rsidRPr="00376100" w:rsidRDefault="005F6B6E" w:rsidP="005F6B6E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6.8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414A693" w14:textId="77777777" w:rsidR="005F6B6E" w:rsidRPr="00376100" w:rsidRDefault="005F6B6E" w:rsidP="009A1009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5F6B6E" w:rsidRPr="00BC1ADB" w14:paraId="6D2A1358" w14:textId="77777777" w:rsidTr="009E594D">
        <w:trPr>
          <w:trHeight w:val="552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1306A" w14:textId="77777777" w:rsidR="005F6B6E" w:rsidRPr="00BC1ADB" w:rsidRDefault="005F6B6E" w:rsidP="009A1009">
            <w:pPr>
              <w:pStyle w:val="berschrift1"/>
              <w:rPr>
                <w:lang w:val="en-US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B514A" w14:textId="77777777" w:rsidR="005F6B6E" w:rsidRPr="000F4567" w:rsidRDefault="005F6B6E" w:rsidP="009A1009">
            <w:pPr>
              <w:rPr>
                <w:sz w:val="20"/>
                <w:szCs w:val="20"/>
                <w:lang w:val="en-US"/>
              </w:rPr>
            </w:pPr>
            <w:r w:rsidRPr="000F4567">
              <w:rPr>
                <w:sz w:val="20"/>
                <w:szCs w:val="20"/>
                <w:lang w:val="en-US"/>
              </w:rPr>
              <w:t>Harness-</w:t>
            </w:r>
            <w:proofErr w:type="spellStart"/>
            <w:r w:rsidRPr="000F4567">
              <w:rPr>
                <w:sz w:val="20"/>
                <w:szCs w:val="20"/>
                <w:lang w:val="en-US"/>
              </w:rPr>
              <w:t>Anschlüsse</w:t>
            </w:r>
            <w:proofErr w:type="spellEnd"/>
            <w:r w:rsidRPr="000F4567">
              <w:rPr>
                <w:sz w:val="20"/>
                <w:szCs w:val="20"/>
                <w:lang w:val="en-US"/>
              </w:rPr>
              <w:t xml:space="preserve"> Skateboard</w:t>
            </w:r>
          </w:p>
          <w:p w14:paraId="30BA443F" w14:textId="77777777" w:rsidR="005F6B6E" w:rsidRPr="000F4567" w:rsidRDefault="005F6B6E" w:rsidP="009A1009">
            <w:pPr>
              <w:rPr>
                <w:sz w:val="20"/>
                <w:lang w:val="en-US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D8FFD9" w14:textId="77777777" w:rsidR="005F6B6E" w:rsidRPr="00C708C1" w:rsidRDefault="005F6B6E" w:rsidP="009A1009">
            <w:pPr>
              <w:rPr>
                <w:sz w:val="20"/>
                <w:szCs w:val="20"/>
                <w:lang w:val="en-US"/>
              </w:rPr>
            </w:pPr>
          </w:p>
          <w:p w14:paraId="43DC154D" w14:textId="77777777" w:rsidR="005F6B6E" w:rsidRPr="00C708C1" w:rsidRDefault="005F6B6E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5F6B6E" w:rsidRPr="00BC1ADB" w14:paraId="2F75391A" w14:textId="77777777" w:rsidTr="009A1009">
        <w:trPr>
          <w:trHeight w:val="14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1826" w14:textId="77777777" w:rsidR="005F6B6E" w:rsidRPr="00C708C1" w:rsidRDefault="005F6B6E" w:rsidP="009A1009">
            <w:pPr>
              <w:rPr>
                <w:sz w:val="16"/>
                <w:lang w:val="en-US"/>
              </w:rPr>
            </w:pPr>
          </w:p>
        </w:tc>
        <w:tc>
          <w:tcPr>
            <w:tcW w:w="7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C22FA" w14:textId="77777777" w:rsidR="005F6B6E" w:rsidRPr="00AE46F2" w:rsidRDefault="005F6B6E" w:rsidP="005F6B6E">
            <w:pPr>
              <w:jc w:val="right"/>
              <w:rPr>
                <w:sz w:val="16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6.3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3069B01" w14:textId="77777777" w:rsidR="005F6B6E" w:rsidRPr="00376100" w:rsidRDefault="005F6B6E" w:rsidP="009A1009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5F6B6E" w:rsidRPr="00BC1ADB" w14:paraId="529EDD0A" w14:textId="77777777" w:rsidTr="009A1009">
        <w:trPr>
          <w:trHeight w:val="552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C55B7" w14:textId="77777777" w:rsidR="005F6B6E" w:rsidRPr="00376100" w:rsidRDefault="005F6B6E" w:rsidP="009A1009">
            <w:pPr>
              <w:pStyle w:val="berschrift1"/>
              <w:rPr>
                <w:lang w:val="en-US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131F6" w14:textId="77777777" w:rsidR="005F6B6E" w:rsidRPr="000F4567" w:rsidRDefault="005F6B6E" w:rsidP="009A1009">
            <w:pPr>
              <w:rPr>
                <w:sz w:val="20"/>
                <w:szCs w:val="20"/>
                <w:lang w:val="en-US"/>
              </w:rPr>
            </w:pPr>
            <w:r w:rsidRPr="000F4567">
              <w:rPr>
                <w:sz w:val="20"/>
                <w:szCs w:val="20"/>
                <w:lang w:val="en-US"/>
              </w:rPr>
              <w:t>Fuel Supply</w:t>
            </w:r>
          </w:p>
          <w:p w14:paraId="57B67418" w14:textId="77777777" w:rsidR="005F6B6E" w:rsidRPr="000F4567" w:rsidRDefault="005F6B6E" w:rsidP="009A1009">
            <w:pPr>
              <w:rPr>
                <w:sz w:val="20"/>
                <w:lang w:val="en-US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90B2BC" w14:textId="77777777" w:rsidR="005F6B6E" w:rsidRPr="00376100" w:rsidRDefault="005F6B6E" w:rsidP="009A1009">
            <w:pPr>
              <w:rPr>
                <w:sz w:val="20"/>
                <w:szCs w:val="20"/>
                <w:lang w:val="en-US"/>
              </w:rPr>
            </w:pPr>
          </w:p>
          <w:p w14:paraId="03258D00" w14:textId="77777777" w:rsidR="005F6B6E" w:rsidRPr="00376100" w:rsidRDefault="005F6B6E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5F6B6E" w:rsidRPr="00BC1ADB" w14:paraId="2A7C22B9" w14:textId="77777777" w:rsidTr="009A1009">
        <w:trPr>
          <w:trHeight w:val="14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B0A3" w14:textId="77777777" w:rsidR="005F6B6E" w:rsidRPr="00376100" w:rsidRDefault="005F6B6E" w:rsidP="009A1009">
            <w:pPr>
              <w:rPr>
                <w:sz w:val="16"/>
                <w:lang w:val="en-US"/>
              </w:rPr>
            </w:pPr>
          </w:p>
        </w:tc>
        <w:tc>
          <w:tcPr>
            <w:tcW w:w="7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F2C31" w14:textId="77777777" w:rsidR="005F6B6E" w:rsidRPr="000F4567" w:rsidRDefault="005F6B6E" w:rsidP="005F6B6E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6.4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89F1883" w14:textId="77777777" w:rsidR="005F6B6E" w:rsidRPr="00BC1ADB" w:rsidRDefault="005F6B6E" w:rsidP="009A1009">
            <w:pPr>
              <w:jc w:val="center"/>
              <w:rPr>
                <w:sz w:val="14"/>
                <w:lang w:val="en-US"/>
              </w:rPr>
            </w:pPr>
            <w:r w:rsidRPr="00BC1ADB">
              <w:rPr>
                <w:sz w:val="16"/>
                <w:lang w:val="en-US"/>
              </w:rPr>
              <w:t>Date / Stamp / Sign</w:t>
            </w:r>
          </w:p>
        </w:tc>
      </w:tr>
      <w:tr w:rsidR="005F6B6E" w:rsidRPr="002B686E" w14:paraId="6B68AC06" w14:textId="77777777" w:rsidTr="009A1009">
        <w:trPr>
          <w:trHeight w:val="552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CD178" w14:textId="77777777" w:rsidR="005F6B6E" w:rsidRPr="00BC1ADB" w:rsidRDefault="005F6B6E" w:rsidP="009A1009">
            <w:pPr>
              <w:pStyle w:val="berschrift1"/>
              <w:rPr>
                <w:lang w:val="en-US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CE69F" w14:textId="77777777" w:rsidR="005F6B6E" w:rsidRPr="00376100" w:rsidRDefault="005F6B6E" w:rsidP="009A1009">
            <w:pPr>
              <w:rPr>
                <w:sz w:val="20"/>
                <w:lang w:val="en-US"/>
              </w:rPr>
            </w:pPr>
            <w:r w:rsidRPr="00376100">
              <w:rPr>
                <w:sz w:val="20"/>
                <w:szCs w:val="20"/>
                <w:lang w:val="en-US"/>
              </w:rPr>
              <w:t>Start Air Supply</w:t>
            </w:r>
            <w:r>
              <w:rPr>
                <w:sz w:val="20"/>
                <w:szCs w:val="20"/>
                <w:lang w:val="en-US"/>
              </w:rPr>
              <w:t xml:space="preserve">  OBV </w:t>
            </w:r>
            <w:proofErr w:type="spellStart"/>
            <w:r>
              <w:rPr>
                <w:sz w:val="20"/>
                <w:szCs w:val="20"/>
                <w:lang w:val="en-US"/>
              </w:rPr>
              <w:t>Leitung</w:t>
            </w:r>
            <w:proofErr w:type="spellEnd"/>
          </w:p>
          <w:p w14:paraId="5EF84FAE" w14:textId="77777777" w:rsidR="005F6B6E" w:rsidRPr="00376100" w:rsidRDefault="005F6B6E" w:rsidP="009A1009">
            <w:pPr>
              <w:rPr>
                <w:sz w:val="20"/>
                <w:lang w:val="en-US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15B1F4" w14:textId="77777777" w:rsidR="005F6B6E" w:rsidRPr="002B686E" w:rsidRDefault="005F6B6E" w:rsidP="009A1009">
            <w:pPr>
              <w:rPr>
                <w:sz w:val="20"/>
                <w:szCs w:val="20"/>
                <w:lang w:val="en-US"/>
              </w:rPr>
            </w:pPr>
          </w:p>
          <w:p w14:paraId="1658E57D" w14:textId="77777777" w:rsidR="005F6B6E" w:rsidRPr="002B686E" w:rsidRDefault="005F6B6E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5F6B6E" w:rsidRPr="002B686E" w14:paraId="50BB75F3" w14:textId="77777777" w:rsidTr="009A1009">
        <w:trPr>
          <w:trHeight w:val="14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4430" w14:textId="77777777" w:rsidR="005F6B6E" w:rsidRPr="002B686E" w:rsidRDefault="005F6B6E" w:rsidP="009A1009">
            <w:pPr>
              <w:rPr>
                <w:sz w:val="16"/>
                <w:lang w:val="en-US"/>
              </w:rPr>
            </w:pPr>
          </w:p>
        </w:tc>
        <w:tc>
          <w:tcPr>
            <w:tcW w:w="7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0AF64" w14:textId="77777777" w:rsidR="005F6B6E" w:rsidRPr="00376100" w:rsidRDefault="005F6B6E" w:rsidP="005F6B6E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6.5 | 6.6 | 6.7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E8573E2" w14:textId="77777777" w:rsidR="005F6B6E" w:rsidRPr="002B686E" w:rsidRDefault="005F6B6E" w:rsidP="009A1009">
            <w:pPr>
              <w:jc w:val="center"/>
              <w:rPr>
                <w:sz w:val="14"/>
                <w:lang w:val="en-US"/>
              </w:rPr>
            </w:pPr>
            <w:r w:rsidRPr="002B686E">
              <w:rPr>
                <w:sz w:val="16"/>
                <w:lang w:val="en-US"/>
              </w:rPr>
              <w:t>Date / Stamp / Sign</w:t>
            </w:r>
          </w:p>
        </w:tc>
      </w:tr>
      <w:tr w:rsidR="005F6B6E" w:rsidRPr="0079392E" w14:paraId="32C12B3F" w14:textId="77777777" w:rsidTr="009A1009">
        <w:trPr>
          <w:trHeight w:val="552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8C4BE" w14:textId="77777777" w:rsidR="005F6B6E" w:rsidRPr="00376100" w:rsidRDefault="005F6B6E" w:rsidP="009A1009">
            <w:pPr>
              <w:pStyle w:val="berschrift1"/>
              <w:rPr>
                <w:lang w:val="en-US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08237" w14:textId="77777777" w:rsidR="005F6B6E" w:rsidRPr="00376100" w:rsidRDefault="005F6B6E" w:rsidP="009A1009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AGB Breather Hose &amp; Drain Bottles</w:t>
            </w:r>
          </w:p>
          <w:p w14:paraId="45E065FA" w14:textId="77777777" w:rsidR="005F6B6E" w:rsidRPr="00376100" w:rsidRDefault="005F6B6E" w:rsidP="009A1009">
            <w:pPr>
              <w:rPr>
                <w:sz w:val="20"/>
                <w:lang w:val="en-US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4F42C" w14:textId="77777777" w:rsidR="005F6B6E" w:rsidRPr="00376100" w:rsidRDefault="005F6B6E" w:rsidP="009A1009">
            <w:pPr>
              <w:rPr>
                <w:sz w:val="20"/>
                <w:szCs w:val="20"/>
                <w:lang w:val="en-US"/>
              </w:rPr>
            </w:pPr>
          </w:p>
          <w:p w14:paraId="55081958" w14:textId="77777777" w:rsidR="005F6B6E" w:rsidRPr="00376100" w:rsidRDefault="005F6B6E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5F6B6E" w:rsidRPr="00376100" w14:paraId="390F65F3" w14:textId="77777777" w:rsidTr="009A1009">
        <w:trPr>
          <w:trHeight w:val="14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E767" w14:textId="77777777" w:rsidR="005F6B6E" w:rsidRPr="00376100" w:rsidRDefault="005F6B6E" w:rsidP="009A1009">
            <w:pPr>
              <w:rPr>
                <w:sz w:val="16"/>
                <w:lang w:val="en-US"/>
              </w:rPr>
            </w:pPr>
          </w:p>
        </w:tc>
        <w:tc>
          <w:tcPr>
            <w:tcW w:w="7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E3A40" w14:textId="77777777" w:rsidR="005F6B6E" w:rsidRPr="00376100" w:rsidRDefault="005F6B6E" w:rsidP="005F6B6E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6.9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01D8F4D" w14:textId="77777777" w:rsidR="005F6B6E" w:rsidRPr="00376100" w:rsidRDefault="005F6B6E" w:rsidP="009A1009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5F6B6E" w:rsidRPr="0079392E" w14:paraId="75B164A9" w14:textId="77777777" w:rsidTr="009A1009">
        <w:trPr>
          <w:trHeight w:val="552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6E130" w14:textId="77777777" w:rsidR="005F6B6E" w:rsidRPr="00376100" w:rsidRDefault="005F6B6E" w:rsidP="009A1009">
            <w:pPr>
              <w:pStyle w:val="berschrift1"/>
              <w:rPr>
                <w:lang w:val="en-US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9B3F8" w14:textId="77777777" w:rsidR="005F6B6E" w:rsidRDefault="005F6B6E" w:rsidP="009A100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Intake / </w:t>
            </w:r>
            <w:r w:rsidRPr="009512A3">
              <w:rPr>
                <w:sz w:val="20"/>
                <w:szCs w:val="20"/>
                <w:lang w:val="en-US"/>
              </w:rPr>
              <w:t xml:space="preserve">Bellmouth </w:t>
            </w:r>
            <w:proofErr w:type="spellStart"/>
            <w:r w:rsidRPr="009512A3">
              <w:rPr>
                <w:sz w:val="20"/>
                <w:szCs w:val="20"/>
                <w:lang w:val="en-US"/>
              </w:rPr>
              <w:t>Messanschlüsse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&amp; Thrust Reverser Dummies</w:t>
            </w:r>
          </w:p>
          <w:p w14:paraId="453A2083" w14:textId="77777777" w:rsidR="005F6B6E" w:rsidRPr="002B686E" w:rsidRDefault="005F6B6E" w:rsidP="009A1009">
            <w:pPr>
              <w:rPr>
                <w:sz w:val="20"/>
                <w:lang w:val="en-US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E1F40" w14:textId="77777777" w:rsidR="005F6B6E" w:rsidRPr="00376100" w:rsidRDefault="005F6B6E" w:rsidP="009A1009">
            <w:pPr>
              <w:rPr>
                <w:sz w:val="20"/>
                <w:szCs w:val="20"/>
                <w:lang w:val="en-US"/>
              </w:rPr>
            </w:pPr>
          </w:p>
          <w:p w14:paraId="6D01B609" w14:textId="77777777" w:rsidR="005F6B6E" w:rsidRPr="00376100" w:rsidRDefault="005F6B6E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5F6B6E" w:rsidRPr="000F4567" w14:paraId="0F7BC7C2" w14:textId="77777777" w:rsidTr="009A1009">
        <w:trPr>
          <w:trHeight w:val="14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AF17" w14:textId="77777777" w:rsidR="005F6B6E" w:rsidRPr="00376100" w:rsidRDefault="005F6B6E" w:rsidP="009A1009">
            <w:pPr>
              <w:rPr>
                <w:sz w:val="16"/>
                <w:lang w:val="en-US"/>
              </w:rPr>
            </w:pPr>
          </w:p>
        </w:tc>
        <w:tc>
          <w:tcPr>
            <w:tcW w:w="7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CDD66" w14:textId="77777777" w:rsidR="005F6B6E" w:rsidRPr="002B686E" w:rsidRDefault="005F6B6E" w:rsidP="005F6B6E">
            <w:pPr>
              <w:jc w:val="right"/>
              <w:rPr>
                <w:sz w:val="16"/>
                <w:lang w:val="en-US"/>
              </w:rPr>
            </w:pPr>
            <w:r w:rsidRPr="002B686E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6.10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0E655F1" w14:textId="77777777" w:rsidR="005F6B6E" w:rsidRPr="00376100" w:rsidRDefault="005F6B6E" w:rsidP="009A1009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5F6B6E" w:rsidRPr="000F4567" w14:paraId="2EB1C7B9" w14:textId="77777777" w:rsidTr="009A1009">
        <w:trPr>
          <w:trHeight w:val="552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B22B7" w14:textId="77777777" w:rsidR="005F6B6E" w:rsidRPr="000F4567" w:rsidRDefault="005F6B6E" w:rsidP="009A1009">
            <w:pPr>
              <w:pStyle w:val="berschrift1"/>
              <w:rPr>
                <w:lang w:val="en-US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F73AA" w14:textId="77777777" w:rsidR="005F6B6E" w:rsidRPr="00376100" w:rsidRDefault="005F6B6E" w:rsidP="009A1009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Intake / Bellmouth</w:t>
            </w:r>
          </w:p>
          <w:p w14:paraId="12E5088B" w14:textId="77777777" w:rsidR="005F6B6E" w:rsidRPr="00376100" w:rsidRDefault="005F6B6E" w:rsidP="009A1009">
            <w:pPr>
              <w:rPr>
                <w:sz w:val="20"/>
                <w:lang w:val="en-US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85706B" w14:textId="77777777" w:rsidR="005F6B6E" w:rsidRPr="000F4567" w:rsidRDefault="005F6B6E" w:rsidP="009A1009">
            <w:pPr>
              <w:rPr>
                <w:sz w:val="20"/>
                <w:szCs w:val="20"/>
                <w:lang w:val="en-US"/>
              </w:rPr>
            </w:pPr>
          </w:p>
          <w:p w14:paraId="5536B45A" w14:textId="77777777" w:rsidR="005F6B6E" w:rsidRPr="000F4567" w:rsidRDefault="005F6B6E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5F6B6E" w:rsidRPr="000F4567" w14:paraId="3DB1A85C" w14:textId="77777777" w:rsidTr="009A1009">
        <w:trPr>
          <w:trHeight w:val="14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D4AD" w14:textId="77777777" w:rsidR="005F6B6E" w:rsidRPr="000F4567" w:rsidRDefault="005F6B6E" w:rsidP="009A1009">
            <w:pPr>
              <w:rPr>
                <w:sz w:val="16"/>
                <w:lang w:val="en-US"/>
              </w:rPr>
            </w:pPr>
          </w:p>
        </w:tc>
        <w:tc>
          <w:tcPr>
            <w:tcW w:w="7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6F432" w14:textId="77777777" w:rsidR="005F6B6E" w:rsidRPr="00BC1ADB" w:rsidRDefault="005F6B6E" w:rsidP="005F6B6E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6.11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8C30C0B" w14:textId="77777777" w:rsidR="005F6B6E" w:rsidRPr="000F4567" w:rsidRDefault="005F6B6E" w:rsidP="009A1009">
            <w:pPr>
              <w:jc w:val="center"/>
              <w:rPr>
                <w:sz w:val="14"/>
                <w:lang w:val="en-US"/>
              </w:rPr>
            </w:pPr>
            <w:r w:rsidRPr="000F4567">
              <w:rPr>
                <w:sz w:val="16"/>
                <w:lang w:val="en-US"/>
              </w:rPr>
              <w:t>Date / Stamp / Sign</w:t>
            </w:r>
          </w:p>
        </w:tc>
      </w:tr>
      <w:tr w:rsidR="005F6B6E" w:rsidRPr="000F4567" w14:paraId="264DB609" w14:textId="77777777" w:rsidTr="009A1009">
        <w:trPr>
          <w:trHeight w:val="552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4AB42" w14:textId="77777777" w:rsidR="005F6B6E" w:rsidRPr="000F4567" w:rsidRDefault="005F6B6E" w:rsidP="009A1009">
            <w:pPr>
              <w:pStyle w:val="berschrift1"/>
              <w:rPr>
                <w:lang w:val="en-US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AFB03" w14:textId="77777777" w:rsidR="005F6B6E" w:rsidRDefault="005F6B6E" w:rsidP="009A100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Air Turbine Start Valve</w:t>
            </w:r>
          </w:p>
          <w:p w14:paraId="5DFC7B7A" w14:textId="77777777" w:rsidR="005F6B6E" w:rsidRPr="000F4567" w:rsidRDefault="005F6B6E" w:rsidP="009A1009">
            <w:pPr>
              <w:rPr>
                <w:sz w:val="20"/>
                <w:lang w:val="en-US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19EBE9" w14:textId="77777777" w:rsidR="005F6B6E" w:rsidRPr="000F4567" w:rsidRDefault="005F6B6E" w:rsidP="009A1009">
            <w:pPr>
              <w:rPr>
                <w:sz w:val="20"/>
                <w:szCs w:val="20"/>
                <w:lang w:val="en-US"/>
              </w:rPr>
            </w:pPr>
          </w:p>
          <w:p w14:paraId="0F7C1566" w14:textId="77777777" w:rsidR="005F6B6E" w:rsidRPr="000F4567" w:rsidRDefault="005F6B6E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5F6B6E" w:rsidRPr="005627F5" w14:paraId="4C86BC64" w14:textId="77777777" w:rsidTr="009A1009">
        <w:trPr>
          <w:trHeight w:val="14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31CB" w14:textId="77777777" w:rsidR="005F6B6E" w:rsidRPr="000F4567" w:rsidRDefault="005F6B6E" w:rsidP="009A1009">
            <w:pPr>
              <w:rPr>
                <w:sz w:val="16"/>
                <w:lang w:val="en-US"/>
              </w:rPr>
            </w:pPr>
          </w:p>
        </w:tc>
        <w:tc>
          <w:tcPr>
            <w:tcW w:w="7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BE6E7" w14:textId="77777777" w:rsidR="005F6B6E" w:rsidRPr="00AE46F2" w:rsidRDefault="005F6B6E" w:rsidP="009E4724">
            <w:pPr>
              <w:jc w:val="right"/>
              <w:rPr>
                <w:sz w:val="16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 w:rsidR="009E4724">
              <w:rPr>
                <w:sz w:val="16"/>
                <w:lang w:val="en-US"/>
              </w:rPr>
              <w:t>6.12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6560190" w14:textId="77777777" w:rsidR="005F6B6E" w:rsidRPr="005627F5" w:rsidRDefault="005F6B6E" w:rsidP="009A1009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5F6B6E" w:rsidRPr="00376100" w14:paraId="1257B0A1" w14:textId="77777777" w:rsidTr="009A1009">
        <w:trPr>
          <w:trHeight w:val="552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62251" w14:textId="77777777" w:rsidR="005F6B6E" w:rsidRPr="00376100" w:rsidRDefault="005F6B6E" w:rsidP="009A1009">
            <w:pPr>
              <w:pStyle w:val="berschrift1"/>
              <w:rPr>
                <w:lang w:val="en-US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F5D08" w14:textId="77777777" w:rsidR="005F6B6E" w:rsidRDefault="005F6B6E" w:rsidP="009A100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Air Turbine Starter</w:t>
            </w:r>
          </w:p>
          <w:p w14:paraId="5EF0F36A" w14:textId="77777777" w:rsidR="005F6B6E" w:rsidRPr="00376100" w:rsidRDefault="005F6B6E" w:rsidP="009A1009">
            <w:pPr>
              <w:rPr>
                <w:sz w:val="20"/>
                <w:lang w:val="en-US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71ED8" w14:textId="77777777" w:rsidR="005F6B6E" w:rsidRPr="00376100" w:rsidRDefault="005F6B6E" w:rsidP="009A1009">
            <w:pPr>
              <w:rPr>
                <w:sz w:val="20"/>
                <w:szCs w:val="20"/>
                <w:lang w:val="en-US"/>
              </w:rPr>
            </w:pPr>
          </w:p>
          <w:p w14:paraId="78272F8A" w14:textId="77777777" w:rsidR="005F6B6E" w:rsidRPr="00376100" w:rsidRDefault="005F6B6E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5F6B6E" w:rsidRPr="00376100" w14:paraId="086724A0" w14:textId="77777777" w:rsidTr="009A1009">
        <w:trPr>
          <w:trHeight w:val="14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CEC1" w14:textId="77777777" w:rsidR="005F6B6E" w:rsidRPr="00376100" w:rsidRDefault="005F6B6E" w:rsidP="009A1009">
            <w:pPr>
              <w:rPr>
                <w:sz w:val="16"/>
                <w:lang w:val="en-US"/>
              </w:rPr>
            </w:pPr>
          </w:p>
        </w:tc>
        <w:tc>
          <w:tcPr>
            <w:tcW w:w="7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B99C7" w14:textId="77777777" w:rsidR="005F6B6E" w:rsidRPr="00376100" w:rsidRDefault="005F6B6E" w:rsidP="009E4724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 w:rsidR="009E4724">
              <w:rPr>
                <w:sz w:val="16"/>
                <w:lang w:val="en-US"/>
              </w:rPr>
              <w:t>6.12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3575510" w14:textId="77777777" w:rsidR="005F6B6E" w:rsidRPr="00376100" w:rsidRDefault="005F6B6E" w:rsidP="009A1009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5F6B6E" w:rsidRPr="00376100" w14:paraId="551A10E3" w14:textId="77777777" w:rsidTr="009A1009">
        <w:trPr>
          <w:trHeight w:val="552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4D17C" w14:textId="77777777" w:rsidR="005F6B6E" w:rsidRPr="00376100" w:rsidRDefault="005F6B6E" w:rsidP="009A1009">
            <w:pPr>
              <w:pStyle w:val="berschrift1"/>
              <w:rPr>
                <w:lang w:val="en-US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56734" w14:textId="77777777" w:rsidR="005F6B6E" w:rsidRDefault="005F6B6E" w:rsidP="009A10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Oil Druckmessanschlüsse (</w:t>
            </w:r>
            <w:proofErr w:type="spellStart"/>
            <w:r>
              <w:rPr>
                <w:sz w:val="20"/>
                <w:szCs w:val="20"/>
              </w:rPr>
              <w:t>Sump</w:t>
            </w:r>
            <w:proofErr w:type="spellEnd"/>
            <w:r>
              <w:rPr>
                <w:sz w:val="20"/>
                <w:szCs w:val="20"/>
              </w:rPr>
              <w:t>, Tank</w:t>
            </w:r>
            <w:r w:rsidRPr="00E11183">
              <w:rPr>
                <w:sz w:val="20"/>
                <w:szCs w:val="20"/>
              </w:rPr>
              <w:t>)</w:t>
            </w:r>
          </w:p>
          <w:p w14:paraId="7E24F1C1" w14:textId="77777777" w:rsidR="005F6B6E" w:rsidRPr="00C7336F" w:rsidRDefault="005F6B6E" w:rsidP="009A1009">
            <w:pPr>
              <w:rPr>
                <w:sz w:val="20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5B7E55" w14:textId="77777777" w:rsidR="005F6B6E" w:rsidRPr="00376100" w:rsidRDefault="005F6B6E" w:rsidP="009A1009">
            <w:pPr>
              <w:rPr>
                <w:sz w:val="20"/>
                <w:szCs w:val="20"/>
                <w:lang w:val="en-US"/>
              </w:rPr>
            </w:pPr>
          </w:p>
          <w:p w14:paraId="530A8195" w14:textId="77777777" w:rsidR="005F6B6E" w:rsidRPr="00376100" w:rsidRDefault="005F6B6E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5F6B6E" w:rsidRPr="00376100" w14:paraId="3BA38165" w14:textId="77777777" w:rsidTr="009E4724">
        <w:trPr>
          <w:trHeight w:val="145"/>
        </w:trPr>
        <w:tc>
          <w:tcPr>
            <w:tcW w:w="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6B38C" w14:textId="77777777" w:rsidR="005F6B6E" w:rsidRPr="00376100" w:rsidRDefault="005F6B6E" w:rsidP="009A1009">
            <w:pPr>
              <w:rPr>
                <w:sz w:val="16"/>
                <w:lang w:val="en-US"/>
              </w:rPr>
            </w:pPr>
          </w:p>
        </w:tc>
        <w:tc>
          <w:tcPr>
            <w:tcW w:w="7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22EEF4" w14:textId="77777777" w:rsidR="005F6B6E" w:rsidRPr="00376100" w:rsidRDefault="005F6B6E" w:rsidP="009E4724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 w:rsidR="009E4724">
              <w:rPr>
                <w:sz w:val="16"/>
                <w:lang w:val="en-US"/>
              </w:rPr>
              <w:t>6.13 | 6.14 | 6.15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735F277" w14:textId="77777777" w:rsidR="005F6B6E" w:rsidRPr="00376100" w:rsidRDefault="005F6B6E" w:rsidP="009A1009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</w:tbl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435"/>
        <w:gridCol w:w="3671"/>
        <w:gridCol w:w="3544"/>
        <w:gridCol w:w="2806"/>
      </w:tblGrid>
      <w:tr w:rsidR="009E4724" w14:paraId="60CD508E" w14:textId="77777777" w:rsidTr="004A0830">
        <w:trPr>
          <w:trHeight w:val="510"/>
        </w:trPr>
        <w:tc>
          <w:tcPr>
            <w:tcW w:w="10456" w:type="dxa"/>
            <w:gridSpan w:val="4"/>
            <w:tcBorders>
              <w:bottom w:val="single" w:sz="4" w:space="0" w:color="auto"/>
            </w:tcBorders>
            <w:vAlign w:val="center"/>
          </w:tcPr>
          <w:p w14:paraId="0AA7C215" w14:textId="77777777" w:rsidR="009E4724" w:rsidRPr="00C7336F" w:rsidRDefault="009E4724" w:rsidP="009E4724">
            <w:pPr>
              <w:rPr>
                <w:b/>
                <w:sz w:val="20"/>
              </w:rPr>
            </w:pPr>
            <w:proofErr w:type="spellStart"/>
            <w:r w:rsidRPr="005627F5">
              <w:rPr>
                <w:b/>
              </w:rPr>
              <w:t>Section</w:t>
            </w:r>
            <w:proofErr w:type="spellEnd"/>
            <w:r w:rsidRPr="005627F5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Pr="005627F5">
              <w:rPr>
                <w:b/>
              </w:rPr>
              <w:tab/>
            </w:r>
            <w:r>
              <w:rPr>
                <w:b/>
              </w:rPr>
              <w:t xml:space="preserve">Triebwerk auf Transportwagen </w:t>
            </w:r>
            <w:r w:rsidRPr="00BA47C3">
              <w:rPr>
                <w:i/>
              </w:rPr>
              <w:t>(</w:t>
            </w:r>
            <w:r w:rsidRPr="00882986">
              <w:rPr>
                <w:i/>
              </w:rPr>
              <w:t xml:space="preserve">G20-72-00-00M101 </w:t>
            </w:r>
            <w:r w:rsidRPr="00BA47C3">
              <w:rPr>
                <w:i/>
              </w:rPr>
              <w:t xml:space="preserve">Blatt </w:t>
            </w:r>
            <w:r>
              <w:rPr>
                <w:i/>
              </w:rPr>
              <w:t>8</w:t>
            </w:r>
            <w:r w:rsidRPr="00BA47C3">
              <w:rPr>
                <w:i/>
              </w:rPr>
              <w:t>)</w:t>
            </w:r>
          </w:p>
        </w:tc>
      </w:tr>
      <w:tr w:rsidR="009E4724" w:rsidRPr="00AE46F2" w14:paraId="4BAE7080" w14:textId="77777777" w:rsidTr="004A0830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848E1" w14:textId="77777777" w:rsidR="009E4724" w:rsidRPr="00C7336F" w:rsidRDefault="009E4724" w:rsidP="009A1009">
            <w:pPr>
              <w:pStyle w:val="berschrift1"/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0ABCA" w14:textId="77777777" w:rsidR="009E4724" w:rsidRDefault="009E4724" w:rsidP="009A1009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FWD Engine Mount</w:t>
            </w:r>
          </w:p>
          <w:p w14:paraId="763B4C3B" w14:textId="77777777" w:rsidR="009E4724" w:rsidRPr="00A57CE7" w:rsidRDefault="009E4724" w:rsidP="009A1009">
            <w:pPr>
              <w:rPr>
                <w:sz w:val="20"/>
                <w:lang w:val="en-US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E86A32" w14:textId="77777777" w:rsidR="009E4724" w:rsidRPr="00AE46F2" w:rsidRDefault="009E4724" w:rsidP="009A1009">
            <w:pPr>
              <w:rPr>
                <w:sz w:val="20"/>
                <w:szCs w:val="20"/>
              </w:rPr>
            </w:pPr>
          </w:p>
          <w:p w14:paraId="7E3ED641" w14:textId="77777777" w:rsidR="009E4724" w:rsidRPr="00AE46F2" w:rsidRDefault="009E4724" w:rsidP="009A1009">
            <w:pPr>
              <w:rPr>
                <w:sz w:val="20"/>
                <w:szCs w:val="20"/>
              </w:rPr>
            </w:pPr>
          </w:p>
        </w:tc>
      </w:tr>
      <w:tr w:rsidR="009E4724" w:rsidRPr="005627F5" w14:paraId="2F5F326D" w14:textId="77777777" w:rsidTr="004A0830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C61F" w14:textId="77777777" w:rsidR="009E4724" w:rsidRPr="00AE46F2" w:rsidRDefault="009E4724" w:rsidP="009A1009">
            <w:pPr>
              <w:rPr>
                <w:sz w:val="16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39B7A" w14:textId="77777777" w:rsidR="009E4724" w:rsidRPr="00A57CE7" w:rsidRDefault="009E4724" w:rsidP="009E4724">
            <w:pPr>
              <w:jc w:val="right"/>
              <w:rPr>
                <w:sz w:val="16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7.2 | 7.3</w:t>
            </w:r>
            <w:r w:rsidR="00F600AA">
              <w:rPr>
                <w:sz w:val="16"/>
                <w:lang w:val="en-US"/>
              </w:rPr>
              <w:t xml:space="preserve"> | 7.4 | 7.5 | 7.6 | 7.7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890A038" w14:textId="77777777" w:rsidR="009E4724" w:rsidRPr="005627F5" w:rsidRDefault="009E4724" w:rsidP="009A1009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9E4724" w:rsidRPr="004F0493" w14:paraId="670A60D5" w14:textId="77777777" w:rsidTr="004A0830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E4E45" w14:textId="77777777" w:rsidR="009E4724" w:rsidRPr="00C7336F" w:rsidRDefault="009E4724" w:rsidP="009A1009">
            <w:pPr>
              <w:pStyle w:val="berschrift1"/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DA2A2" w14:textId="77777777" w:rsidR="009E4724" w:rsidRPr="00C708C1" w:rsidRDefault="009E4724" w:rsidP="009A100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AFT Engine Mount</w:t>
            </w:r>
          </w:p>
          <w:p w14:paraId="1344D42E" w14:textId="77777777" w:rsidR="009E4724" w:rsidRPr="00C7336F" w:rsidRDefault="009E4724" w:rsidP="009A1009">
            <w:pPr>
              <w:rPr>
                <w:sz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8CAC72" w14:textId="77777777" w:rsidR="009E4724" w:rsidRPr="00882986" w:rsidRDefault="009E4724" w:rsidP="009A1009">
            <w:pPr>
              <w:rPr>
                <w:sz w:val="20"/>
                <w:szCs w:val="20"/>
                <w:lang w:val="en-US"/>
              </w:rPr>
            </w:pPr>
          </w:p>
          <w:p w14:paraId="79C0730B" w14:textId="77777777" w:rsidR="009E4724" w:rsidRPr="00882986" w:rsidRDefault="009E4724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9E4724" w:rsidRPr="00882986" w14:paraId="3A94CADB" w14:textId="77777777" w:rsidTr="004A0830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C4B1" w14:textId="77777777" w:rsidR="009E4724" w:rsidRPr="00882986" w:rsidRDefault="009E4724" w:rsidP="009A1009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370B3" w14:textId="77777777" w:rsidR="009E4724" w:rsidRPr="00A57CE7" w:rsidRDefault="009E4724" w:rsidP="009E4724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7.1 | 7.3</w:t>
            </w:r>
            <w:r w:rsidR="00F600AA">
              <w:rPr>
                <w:sz w:val="16"/>
                <w:lang w:val="en-US"/>
              </w:rPr>
              <w:t xml:space="preserve"> | 7.4 | 7.5 | 7.6 | 7.7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01757EC" w14:textId="77777777" w:rsidR="009E4724" w:rsidRPr="00882986" w:rsidRDefault="009E4724" w:rsidP="009A1009">
            <w:pPr>
              <w:jc w:val="center"/>
              <w:rPr>
                <w:sz w:val="14"/>
                <w:lang w:val="en-US"/>
              </w:rPr>
            </w:pPr>
            <w:r w:rsidRPr="00882986">
              <w:rPr>
                <w:sz w:val="16"/>
                <w:lang w:val="en-US"/>
              </w:rPr>
              <w:t>Date / Stamp / Sign</w:t>
            </w:r>
          </w:p>
        </w:tc>
      </w:tr>
      <w:tr w:rsidR="00C954A3" w:rsidRPr="00882986" w14:paraId="5B115919" w14:textId="77777777" w:rsidTr="004A0830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71064" w14:textId="77777777" w:rsidR="00C954A3" w:rsidRPr="00882986" w:rsidRDefault="00C954A3" w:rsidP="00F20AE5">
            <w:pPr>
              <w:pStyle w:val="berschrift1"/>
              <w:rPr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CCE8E" w14:textId="77777777" w:rsidR="00C954A3" w:rsidRDefault="00C954A3" w:rsidP="00F20AE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PT/TT30 Rake</w:t>
            </w:r>
          </w:p>
          <w:p w14:paraId="5F0CEBBC" w14:textId="77777777" w:rsidR="00C954A3" w:rsidRPr="00882986" w:rsidRDefault="00C954A3" w:rsidP="00F20AE5">
            <w:pPr>
              <w:rPr>
                <w:sz w:val="20"/>
                <w:lang w:val="en-US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BC7673" w14:textId="77777777" w:rsidR="00C954A3" w:rsidRPr="00882986" w:rsidRDefault="00C954A3" w:rsidP="00F20AE5">
            <w:pPr>
              <w:rPr>
                <w:sz w:val="20"/>
                <w:szCs w:val="20"/>
                <w:lang w:val="en-US"/>
              </w:rPr>
            </w:pPr>
          </w:p>
          <w:p w14:paraId="1218C384" w14:textId="77777777" w:rsidR="00C954A3" w:rsidRPr="00882986" w:rsidRDefault="00C954A3" w:rsidP="00F20AE5">
            <w:pPr>
              <w:rPr>
                <w:sz w:val="20"/>
                <w:szCs w:val="20"/>
                <w:lang w:val="en-US"/>
              </w:rPr>
            </w:pPr>
          </w:p>
        </w:tc>
      </w:tr>
      <w:tr w:rsidR="00C954A3" w:rsidRPr="007B498D" w14:paraId="144DBC59" w14:textId="77777777" w:rsidTr="004A0830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EC1F" w14:textId="77777777" w:rsidR="00C954A3" w:rsidRPr="00882986" w:rsidRDefault="00C954A3" w:rsidP="00F20AE5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64B83" w14:textId="77777777" w:rsidR="00C954A3" w:rsidRPr="00882986" w:rsidRDefault="00C954A3" w:rsidP="00F20AE5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>
              <w:rPr>
                <w:sz w:val="16"/>
                <w:lang w:val="en-US"/>
              </w:rPr>
              <w:t>7.8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41BA9CB" w14:textId="77777777" w:rsidR="00C954A3" w:rsidRPr="007B498D" w:rsidRDefault="00C954A3" w:rsidP="00F20AE5">
            <w:pPr>
              <w:jc w:val="center"/>
              <w:rPr>
                <w:sz w:val="14"/>
                <w:lang w:val="en-US"/>
              </w:rPr>
            </w:pPr>
            <w:r w:rsidRPr="00882986">
              <w:rPr>
                <w:sz w:val="16"/>
                <w:lang w:val="en-US"/>
              </w:rPr>
              <w:t xml:space="preserve">Date / </w:t>
            </w:r>
            <w:r w:rsidRPr="007B498D">
              <w:rPr>
                <w:sz w:val="16"/>
                <w:lang w:val="en-US"/>
              </w:rPr>
              <w:t>Stamp / Sign</w:t>
            </w:r>
          </w:p>
        </w:tc>
      </w:tr>
      <w:tr w:rsidR="009E4724" w:rsidRPr="00882986" w14:paraId="5C267580" w14:textId="77777777" w:rsidTr="004A0830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F4F85" w14:textId="77777777" w:rsidR="009E4724" w:rsidRPr="00882986" w:rsidRDefault="009E4724" w:rsidP="009A1009">
            <w:pPr>
              <w:pStyle w:val="berschrift1"/>
              <w:rPr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DA42BB" w14:textId="77777777" w:rsidR="009E4724" w:rsidRDefault="009E4724" w:rsidP="009A100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Oil Level Sensor</w:t>
            </w:r>
          </w:p>
          <w:p w14:paraId="183F0097" w14:textId="77777777" w:rsidR="009E4724" w:rsidRPr="00882986" w:rsidRDefault="009E4724" w:rsidP="009A1009">
            <w:pPr>
              <w:rPr>
                <w:sz w:val="20"/>
                <w:lang w:val="en-US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064F9C" w14:textId="77777777" w:rsidR="009E4724" w:rsidRPr="00882986" w:rsidRDefault="009E4724" w:rsidP="009A1009">
            <w:pPr>
              <w:rPr>
                <w:sz w:val="20"/>
                <w:szCs w:val="20"/>
                <w:lang w:val="en-US"/>
              </w:rPr>
            </w:pPr>
          </w:p>
          <w:p w14:paraId="4128FAB3" w14:textId="77777777" w:rsidR="009E4724" w:rsidRPr="00882986" w:rsidRDefault="009E4724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9E4724" w:rsidRPr="007B498D" w14:paraId="37040AD1" w14:textId="77777777" w:rsidTr="004A0830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8C7C" w14:textId="77777777" w:rsidR="009E4724" w:rsidRPr="00882986" w:rsidRDefault="009E4724" w:rsidP="009A1009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85AD9" w14:textId="77777777" w:rsidR="009E4724" w:rsidRPr="00882986" w:rsidRDefault="009E4724" w:rsidP="00F600AA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 w:rsidR="00F600AA">
              <w:rPr>
                <w:sz w:val="16"/>
                <w:lang w:val="en-US"/>
              </w:rPr>
              <w:t>7.</w:t>
            </w:r>
            <w:r w:rsidR="00C954A3">
              <w:rPr>
                <w:sz w:val="16"/>
                <w:lang w:val="en-US"/>
              </w:rPr>
              <w:t>9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2C1FC98" w14:textId="77777777" w:rsidR="009E4724" w:rsidRPr="007B498D" w:rsidRDefault="009E4724" w:rsidP="009A1009">
            <w:pPr>
              <w:jc w:val="center"/>
              <w:rPr>
                <w:sz w:val="14"/>
                <w:lang w:val="en-US"/>
              </w:rPr>
            </w:pPr>
            <w:r w:rsidRPr="00882986">
              <w:rPr>
                <w:sz w:val="16"/>
                <w:lang w:val="en-US"/>
              </w:rPr>
              <w:t xml:space="preserve">Date / </w:t>
            </w:r>
            <w:r w:rsidRPr="007B498D">
              <w:rPr>
                <w:sz w:val="16"/>
                <w:lang w:val="en-US"/>
              </w:rPr>
              <w:t>Stamp / Sign</w:t>
            </w:r>
          </w:p>
        </w:tc>
      </w:tr>
      <w:tr w:rsidR="009E4724" w:rsidRPr="00C708C1" w14:paraId="14979834" w14:textId="77777777" w:rsidTr="004A0830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FC539" w14:textId="77777777" w:rsidR="009E4724" w:rsidRPr="00BC1ADB" w:rsidRDefault="009E4724" w:rsidP="009A1009">
            <w:pPr>
              <w:pStyle w:val="berschrift1"/>
              <w:rPr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DF89F" w14:textId="77777777" w:rsidR="009E4724" w:rsidRPr="00882986" w:rsidRDefault="009E4724" w:rsidP="009A1009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Exhaust (</w:t>
            </w:r>
            <w:proofErr w:type="spellStart"/>
            <w:r>
              <w:rPr>
                <w:sz w:val="20"/>
                <w:szCs w:val="20"/>
                <w:lang w:val="en-US"/>
              </w:rPr>
              <w:t>Centerbody</w:t>
            </w:r>
            <w:proofErr w:type="spellEnd"/>
            <w:r>
              <w:rPr>
                <w:sz w:val="20"/>
                <w:szCs w:val="20"/>
                <w:lang w:val="en-US"/>
              </w:rPr>
              <w:t>, Nozzle)</w:t>
            </w:r>
          </w:p>
          <w:p w14:paraId="2097A83B" w14:textId="77777777" w:rsidR="009E4724" w:rsidRPr="00882986" w:rsidRDefault="009E4724" w:rsidP="009A1009">
            <w:pPr>
              <w:rPr>
                <w:sz w:val="20"/>
                <w:lang w:val="en-US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1DA94F" w14:textId="77777777" w:rsidR="009E4724" w:rsidRPr="00C708C1" w:rsidRDefault="009E4724" w:rsidP="009A1009">
            <w:pPr>
              <w:rPr>
                <w:sz w:val="20"/>
                <w:szCs w:val="20"/>
                <w:lang w:val="en-US"/>
              </w:rPr>
            </w:pPr>
          </w:p>
          <w:p w14:paraId="0DF53FA7" w14:textId="77777777" w:rsidR="009E4724" w:rsidRPr="00C708C1" w:rsidRDefault="009E4724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9E4724" w:rsidRPr="00376100" w14:paraId="69FDF6B3" w14:textId="77777777" w:rsidTr="004A0830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AEA7" w14:textId="77777777" w:rsidR="009E4724" w:rsidRPr="00C708C1" w:rsidRDefault="009E4724" w:rsidP="009A1009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6F323" w14:textId="77777777" w:rsidR="009E4724" w:rsidRPr="00882986" w:rsidRDefault="009E4724" w:rsidP="00F600AA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 w:rsidR="00C954A3">
              <w:rPr>
                <w:sz w:val="16"/>
                <w:lang w:val="en-US"/>
              </w:rPr>
              <w:t>7.15</w:t>
            </w:r>
            <w:r w:rsidR="00F600AA">
              <w:rPr>
                <w:sz w:val="16"/>
                <w:lang w:val="en-US"/>
              </w:rPr>
              <w:t xml:space="preserve"> | 7.1</w:t>
            </w:r>
            <w:r w:rsidR="00C954A3">
              <w:rPr>
                <w:sz w:val="16"/>
                <w:lang w:val="en-US"/>
              </w:rPr>
              <w:t>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7BA87F1" w14:textId="77777777" w:rsidR="009E4724" w:rsidRPr="00376100" w:rsidRDefault="009E4724" w:rsidP="009A1009">
            <w:pPr>
              <w:jc w:val="center"/>
              <w:rPr>
                <w:sz w:val="14"/>
                <w:lang w:val="en-US"/>
              </w:rPr>
            </w:pPr>
            <w:r w:rsidRPr="00376100">
              <w:rPr>
                <w:sz w:val="16"/>
                <w:lang w:val="en-US"/>
              </w:rPr>
              <w:t>Date / Stamp / Sign</w:t>
            </w:r>
          </w:p>
        </w:tc>
      </w:tr>
      <w:tr w:rsidR="009E4724" w:rsidRPr="00AE46F2" w14:paraId="54E44BC9" w14:textId="77777777" w:rsidTr="004A0830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E1C2D" w14:textId="77777777" w:rsidR="009E4724" w:rsidRPr="00C7336F" w:rsidRDefault="009E4724" w:rsidP="009A1009">
            <w:pPr>
              <w:pStyle w:val="berschrift1"/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BBA73" w14:textId="77777777" w:rsidR="009E4724" w:rsidRPr="00882986" w:rsidRDefault="009E4724" w:rsidP="009A1009">
            <w:pPr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Vibration Pickup</w:t>
            </w:r>
          </w:p>
          <w:p w14:paraId="7FEC87EB" w14:textId="77777777" w:rsidR="009E4724" w:rsidRPr="00882986" w:rsidRDefault="009E4724" w:rsidP="009A1009">
            <w:pPr>
              <w:rPr>
                <w:sz w:val="20"/>
                <w:lang w:val="en-US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2740C7" w14:textId="77777777" w:rsidR="009E4724" w:rsidRPr="00AE46F2" w:rsidRDefault="009E4724" w:rsidP="009A1009">
            <w:pPr>
              <w:rPr>
                <w:sz w:val="20"/>
                <w:szCs w:val="20"/>
              </w:rPr>
            </w:pPr>
          </w:p>
          <w:p w14:paraId="6CECD640" w14:textId="77777777" w:rsidR="009E4724" w:rsidRPr="00AE46F2" w:rsidRDefault="009E4724" w:rsidP="009A1009">
            <w:pPr>
              <w:rPr>
                <w:sz w:val="20"/>
                <w:szCs w:val="20"/>
              </w:rPr>
            </w:pPr>
          </w:p>
        </w:tc>
      </w:tr>
      <w:tr w:rsidR="009E4724" w:rsidRPr="005627F5" w14:paraId="452BD835" w14:textId="77777777" w:rsidTr="004A0830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45A5" w14:textId="77777777" w:rsidR="009E4724" w:rsidRPr="00AE46F2" w:rsidRDefault="009E4724" w:rsidP="009A1009">
            <w:pPr>
              <w:rPr>
                <w:sz w:val="16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8ACCD" w14:textId="77777777" w:rsidR="009E4724" w:rsidRPr="00882986" w:rsidRDefault="009E4724" w:rsidP="00F600AA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 w:rsidR="00F600AA">
              <w:rPr>
                <w:sz w:val="16"/>
                <w:lang w:val="en-US"/>
              </w:rPr>
              <w:t>7.1</w:t>
            </w:r>
            <w:r w:rsidR="00C954A3">
              <w:rPr>
                <w:sz w:val="16"/>
                <w:lang w:val="en-US"/>
              </w:rPr>
              <w:t>1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319F07D" w14:textId="77777777" w:rsidR="009E4724" w:rsidRPr="005627F5" w:rsidRDefault="009E4724" w:rsidP="009A1009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9E4724" w:rsidRPr="007B498D" w14:paraId="1B1F3293" w14:textId="77777777" w:rsidTr="004A0830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23934" w14:textId="77777777" w:rsidR="009E4724" w:rsidRPr="007B498D" w:rsidRDefault="009E4724" w:rsidP="009A1009">
            <w:pPr>
              <w:pStyle w:val="berschrift1"/>
              <w:rPr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95276" w14:textId="77777777" w:rsidR="009E4724" w:rsidRPr="00882986" w:rsidRDefault="009E4724" w:rsidP="009A1009">
            <w:pPr>
              <w:rPr>
                <w:sz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Bleed Ports</w:t>
            </w:r>
          </w:p>
          <w:p w14:paraId="384D5927" w14:textId="77777777" w:rsidR="009E4724" w:rsidRPr="00882986" w:rsidRDefault="009E4724" w:rsidP="009A1009">
            <w:pPr>
              <w:rPr>
                <w:sz w:val="20"/>
                <w:lang w:val="en-US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61F04F" w14:textId="77777777" w:rsidR="009E4724" w:rsidRPr="00C708C1" w:rsidRDefault="009E4724" w:rsidP="009A1009">
            <w:pPr>
              <w:rPr>
                <w:sz w:val="20"/>
                <w:szCs w:val="20"/>
                <w:lang w:val="en-US"/>
              </w:rPr>
            </w:pPr>
          </w:p>
          <w:p w14:paraId="6A4CB095" w14:textId="77777777" w:rsidR="009E4724" w:rsidRPr="00C708C1" w:rsidRDefault="009E4724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9E4724" w:rsidRPr="007B498D" w14:paraId="6391E8A3" w14:textId="77777777" w:rsidTr="004A0830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0134" w14:textId="77777777" w:rsidR="009E4724" w:rsidRPr="00C708C1" w:rsidRDefault="009E4724" w:rsidP="009A1009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EEC86" w14:textId="77777777" w:rsidR="009E4724" w:rsidRPr="00882986" w:rsidRDefault="009E4724" w:rsidP="00F600AA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 w:rsidR="00C954A3">
              <w:rPr>
                <w:sz w:val="16"/>
                <w:lang w:val="en-US"/>
              </w:rPr>
              <w:t>7.12</w:t>
            </w:r>
            <w:r w:rsidR="00F600AA">
              <w:rPr>
                <w:sz w:val="16"/>
                <w:lang w:val="en-US"/>
              </w:rPr>
              <w:t xml:space="preserve"> | 7.1</w:t>
            </w:r>
            <w:r w:rsidR="00C954A3">
              <w:rPr>
                <w:sz w:val="16"/>
                <w:lang w:val="en-US"/>
              </w:rPr>
              <w:t>3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B94B935" w14:textId="77777777" w:rsidR="009E4724" w:rsidRPr="007B498D" w:rsidRDefault="009E4724" w:rsidP="009A1009">
            <w:pPr>
              <w:jc w:val="center"/>
              <w:rPr>
                <w:sz w:val="14"/>
                <w:lang w:val="en-US"/>
              </w:rPr>
            </w:pPr>
            <w:r w:rsidRPr="007B498D">
              <w:rPr>
                <w:sz w:val="16"/>
                <w:lang w:val="en-US"/>
              </w:rPr>
              <w:t>Date / Stamp / Sign</w:t>
            </w:r>
          </w:p>
        </w:tc>
      </w:tr>
      <w:tr w:rsidR="009E4724" w:rsidRPr="00882986" w14:paraId="35419A3F" w14:textId="77777777" w:rsidTr="004A0830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6B2DE" w14:textId="77777777" w:rsidR="009E4724" w:rsidRPr="00882986" w:rsidRDefault="009E4724" w:rsidP="009A1009">
            <w:pPr>
              <w:pStyle w:val="berschrift1"/>
              <w:rPr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8DFF2" w14:textId="77777777" w:rsidR="009E4724" w:rsidRPr="00031FB8" w:rsidRDefault="009E4724" w:rsidP="009A1009">
            <w:pPr>
              <w:rPr>
                <w:sz w:val="20"/>
                <w:szCs w:val="20"/>
              </w:rPr>
            </w:pPr>
            <w:proofErr w:type="spellStart"/>
            <w:r w:rsidRPr="00031FB8">
              <w:rPr>
                <w:sz w:val="20"/>
                <w:szCs w:val="20"/>
              </w:rPr>
              <w:t>Inner</w:t>
            </w:r>
            <w:proofErr w:type="spellEnd"/>
            <w:r w:rsidRPr="00031FB8">
              <w:rPr>
                <w:sz w:val="20"/>
                <w:szCs w:val="20"/>
              </w:rPr>
              <w:t xml:space="preserve"> Vee Groove &amp; Vee Groove Seal &amp; P2.5-Anschluss &amp; </w:t>
            </w:r>
          </w:p>
          <w:p w14:paraId="0393EC9B" w14:textId="77777777" w:rsidR="009E4724" w:rsidRPr="00882986" w:rsidRDefault="009E4724" w:rsidP="009A1009">
            <w:pPr>
              <w:rPr>
                <w:sz w:val="20"/>
                <w:lang w:val="en-US"/>
              </w:rPr>
            </w:pPr>
            <w:r w:rsidRPr="00882986">
              <w:rPr>
                <w:sz w:val="20"/>
                <w:szCs w:val="20"/>
                <w:lang w:val="en-US"/>
              </w:rPr>
              <w:t>Compressor Inlet Cover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8B7CB" w14:textId="77777777" w:rsidR="009E4724" w:rsidRPr="00882986" w:rsidRDefault="009E4724" w:rsidP="009A1009">
            <w:pPr>
              <w:rPr>
                <w:sz w:val="20"/>
                <w:szCs w:val="20"/>
                <w:lang w:val="en-US"/>
              </w:rPr>
            </w:pPr>
          </w:p>
          <w:p w14:paraId="66DFDD81" w14:textId="77777777" w:rsidR="009E4724" w:rsidRPr="00882986" w:rsidRDefault="009E4724" w:rsidP="009A1009">
            <w:pPr>
              <w:rPr>
                <w:sz w:val="20"/>
                <w:szCs w:val="20"/>
                <w:lang w:val="en-US"/>
              </w:rPr>
            </w:pPr>
          </w:p>
        </w:tc>
      </w:tr>
      <w:tr w:rsidR="009E4724" w:rsidRPr="005627F5" w14:paraId="121449C3" w14:textId="77777777" w:rsidTr="004A0830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2A72" w14:textId="77777777" w:rsidR="009E4724" w:rsidRPr="00882986" w:rsidRDefault="009E4724" w:rsidP="009A1009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41CCC" w14:textId="77777777" w:rsidR="009E4724" w:rsidRPr="00882986" w:rsidRDefault="009E4724" w:rsidP="00F600AA">
            <w:pPr>
              <w:jc w:val="right"/>
              <w:rPr>
                <w:sz w:val="16"/>
                <w:lang w:val="en-US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 w:rsidR="00C954A3">
              <w:rPr>
                <w:sz w:val="16"/>
                <w:lang w:val="en-US"/>
              </w:rPr>
              <w:t>7.17 | 7.18</w:t>
            </w:r>
            <w:r w:rsidR="00F600AA">
              <w:rPr>
                <w:sz w:val="16"/>
                <w:lang w:val="en-US"/>
              </w:rPr>
              <w:t xml:space="preserve"> | 7.1</w:t>
            </w:r>
            <w:r w:rsidR="00C954A3">
              <w:rPr>
                <w:sz w:val="16"/>
                <w:lang w:val="en-US"/>
              </w:rPr>
              <w:t>9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FC19F98" w14:textId="77777777" w:rsidR="009E4724" w:rsidRPr="005627F5" w:rsidRDefault="009E4724" w:rsidP="009A1009">
            <w:pPr>
              <w:jc w:val="center"/>
              <w:rPr>
                <w:sz w:val="14"/>
              </w:rPr>
            </w:pPr>
            <w:r w:rsidRPr="00882986">
              <w:rPr>
                <w:sz w:val="16"/>
                <w:lang w:val="en-US"/>
              </w:rPr>
              <w:t xml:space="preserve">Date / </w:t>
            </w:r>
            <w:r>
              <w:rPr>
                <w:sz w:val="16"/>
              </w:rPr>
              <w:t xml:space="preserve">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9E4724" w:rsidRPr="00AE46F2" w14:paraId="2F748792" w14:textId="77777777" w:rsidTr="004A0830">
        <w:trPr>
          <w:trHeight w:val="552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E7284" w14:textId="77777777" w:rsidR="009E4724" w:rsidRPr="00C7336F" w:rsidRDefault="009E4724" w:rsidP="009A1009">
            <w:pPr>
              <w:pStyle w:val="berschrift1"/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C0007" w14:textId="77777777" w:rsidR="009E4724" w:rsidRDefault="009E4724" w:rsidP="009A1009">
            <w:pPr>
              <w:rPr>
                <w:sz w:val="20"/>
              </w:rPr>
            </w:pPr>
            <w:r w:rsidRPr="009512A3">
              <w:rPr>
                <w:sz w:val="20"/>
                <w:szCs w:val="20"/>
                <w:lang w:val="en-US"/>
              </w:rPr>
              <w:t>AGB Covers &amp; Blanks</w:t>
            </w:r>
          </w:p>
          <w:p w14:paraId="4579F0B9" w14:textId="77777777" w:rsidR="009E4724" w:rsidRPr="00C7336F" w:rsidRDefault="009E4724" w:rsidP="009A1009">
            <w:pPr>
              <w:rPr>
                <w:sz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4BD6C" w14:textId="77777777" w:rsidR="009E4724" w:rsidRPr="00AE46F2" w:rsidRDefault="009E4724" w:rsidP="009A1009">
            <w:pPr>
              <w:rPr>
                <w:sz w:val="20"/>
                <w:szCs w:val="20"/>
              </w:rPr>
            </w:pPr>
          </w:p>
          <w:p w14:paraId="20B3DEBC" w14:textId="77777777" w:rsidR="009E4724" w:rsidRPr="00AE46F2" w:rsidRDefault="009E4724" w:rsidP="009A1009">
            <w:pPr>
              <w:rPr>
                <w:sz w:val="20"/>
                <w:szCs w:val="20"/>
              </w:rPr>
            </w:pPr>
          </w:p>
        </w:tc>
      </w:tr>
      <w:tr w:rsidR="009E4724" w:rsidRPr="00A57CE7" w14:paraId="0B1C6035" w14:textId="77777777" w:rsidTr="00031BB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CB80" w14:textId="77777777" w:rsidR="009E4724" w:rsidRPr="00AE46F2" w:rsidRDefault="009E4724" w:rsidP="009A1009">
            <w:pPr>
              <w:rPr>
                <w:sz w:val="16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8B0B6" w14:textId="77777777" w:rsidR="009E4724" w:rsidRPr="00AE46F2" w:rsidRDefault="009E4724" w:rsidP="00F600AA">
            <w:pPr>
              <w:jc w:val="right"/>
              <w:rPr>
                <w:sz w:val="16"/>
              </w:rPr>
            </w:pPr>
            <w:r w:rsidRPr="00BC1ADB">
              <w:rPr>
                <w:sz w:val="16"/>
                <w:lang w:val="en-US"/>
              </w:rPr>
              <w:t xml:space="preserve">Reference: </w:t>
            </w:r>
            <w:r w:rsidR="00F600AA">
              <w:rPr>
                <w:sz w:val="16"/>
                <w:lang w:val="en-US"/>
              </w:rPr>
              <w:t>7.</w:t>
            </w:r>
            <w:r w:rsidR="00C954A3">
              <w:rPr>
                <w:sz w:val="16"/>
                <w:lang w:val="en-US"/>
              </w:rPr>
              <w:t>20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5500D56" w14:textId="77777777" w:rsidR="009E4724" w:rsidRPr="00A57CE7" w:rsidRDefault="009E4724" w:rsidP="009A1009">
            <w:pPr>
              <w:jc w:val="center"/>
              <w:rPr>
                <w:sz w:val="14"/>
                <w:lang w:val="en-US"/>
              </w:rPr>
            </w:pPr>
            <w:r w:rsidRPr="00A57CE7">
              <w:rPr>
                <w:sz w:val="16"/>
                <w:lang w:val="en-US"/>
              </w:rPr>
              <w:t>Date / Stamp / Sign</w:t>
            </w:r>
          </w:p>
        </w:tc>
      </w:tr>
      <w:tr w:rsidR="00031BB4" w:rsidRPr="00A57CE7" w14:paraId="12C97333" w14:textId="77777777" w:rsidTr="00031BB4">
        <w:trPr>
          <w:trHeight w:val="14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37B10" w14:textId="77777777" w:rsidR="00031BB4" w:rsidRPr="00C7336F" w:rsidRDefault="00031BB4" w:rsidP="00031BB4">
            <w:pPr>
              <w:pStyle w:val="berschrift1"/>
            </w:pPr>
          </w:p>
        </w:tc>
        <w:tc>
          <w:tcPr>
            <w:tcW w:w="7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4FC4A" w14:textId="77777777" w:rsidR="00031BB4" w:rsidRPr="00ED65B3" w:rsidRDefault="00031BB4" w:rsidP="00031BB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Confirm ECP </w:t>
            </w:r>
            <w:proofErr w:type="spellStart"/>
            <w:r>
              <w:rPr>
                <w:sz w:val="20"/>
                <w:szCs w:val="20"/>
                <w:lang w:val="en-US"/>
              </w:rPr>
              <w:t>Dataplate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Informations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with PMAT-Readout</w:t>
            </w:r>
          </w:p>
          <w:p w14:paraId="563F76CD" w14:textId="77777777" w:rsidR="00031BB4" w:rsidRPr="00C7336F" w:rsidRDefault="00031BB4" w:rsidP="00031BB4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(reprogram if required)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BD8118" w14:textId="77777777" w:rsidR="00031BB4" w:rsidRPr="00AE46F2" w:rsidRDefault="00031BB4" w:rsidP="00031BB4">
            <w:pPr>
              <w:rPr>
                <w:sz w:val="20"/>
                <w:szCs w:val="20"/>
              </w:rPr>
            </w:pPr>
          </w:p>
          <w:p w14:paraId="100E61C5" w14:textId="77777777" w:rsidR="00031BB4" w:rsidRPr="00AE46F2" w:rsidRDefault="00031BB4" w:rsidP="00031BB4">
            <w:pPr>
              <w:rPr>
                <w:sz w:val="20"/>
                <w:szCs w:val="20"/>
              </w:rPr>
            </w:pPr>
          </w:p>
        </w:tc>
      </w:tr>
      <w:tr w:rsidR="00031BB4" w:rsidRPr="00A57CE7" w14:paraId="584C22A8" w14:textId="77777777" w:rsidTr="00031BB4">
        <w:trPr>
          <w:trHeight w:val="14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1A95" w14:textId="77777777" w:rsidR="00031BB4" w:rsidRPr="00AE46F2" w:rsidRDefault="00031BB4" w:rsidP="00031BB4">
            <w:pPr>
              <w:rPr>
                <w:sz w:val="16"/>
              </w:rPr>
            </w:pPr>
          </w:p>
        </w:tc>
        <w:tc>
          <w:tcPr>
            <w:tcW w:w="7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9A2AA" w14:textId="77777777" w:rsidR="00031BB4" w:rsidRPr="00AE46F2" w:rsidRDefault="00031BB4" w:rsidP="00031BB4">
            <w:pPr>
              <w:jc w:val="right"/>
              <w:rPr>
                <w:sz w:val="16"/>
              </w:rPr>
            </w:pPr>
            <w:r>
              <w:rPr>
                <w:sz w:val="16"/>
                <w:lang w:val="en-US"/>
              </w:rPr>
              <w:t>Engineering Task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A123A1C" w14:textId="77777777" w:rsidR="00031BB4" w:rsidRPr="00A57CE7" w:rsidRDefault="00031BB4" w:rsidP="00031BB4">
            <w:pPr>
              <w:jc w:val="center"/>
              <w:rPr>
                <w:sz w:val="14"/>
                <w:lang w:val="en-US"/>
              </w:rPr>
            </w:pPr>
            <w:r w:rsidRPr="00A57CE7">
              <w:rPr>
                <w:sz w:val="16"/>
                <w:lang w:val="en-US"/>
              </w:rPr>
              <w:t>Date / Stamp / Sign</w:t>
            </w:r>
          </w:p>
        </w:tc>
      </w:tr>
      <w:tr w:rsidR="005B1611" w:rsidRPr="007C6FC1" w14:paraId="71864064" w14:textId="77777777" w:rsidTr="005B1611">
        <w:trPr>
          <w:trHeight w:val="552"/>
        </w:trPr>
        <w:tc>
          <w:tcPr>
            <w:tcW w:w="435" w:type="dxa"/>
            <w:vMerge w:val="restart"/>
            <w:vAlign w:val="center"/>
          </w:tcPr>
          <w:p w14:paraId="7BDA62BD" w14:textId="77777777" w:rsidR="005B1611" w:rsidRPr="007C6FC1" w:rsidRDefault="005B1611" w:rsidP="005B1611">
            <w:pPr>
              <w:pStyle w:val="berschrift1"/>
              <w:rPr>
                <w:lang w:val="en-US"/>
              </w:rPr>
            </w:pPr>
          </w:p>
        </w:tc>
        <w:tc>
          <w:tcPr>
            <w:tcW w:w="3671" w:type="dxa"/>
            <w:tcBorders>
              <w:bottom w:val="nil"/>
            </w:tcBorders>
          </w:tcPr>
          <w:p w14:paraId="040AF974" w14:textId="77777777" w:rsidR="005B1611" w:rsidRDefault="005B1611" w:rsidP="00744AA6">
            <w:pPr>
              <w:rPr>
                <w:sz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Werkzeugkontrolle</w:t>
            </w:r>
            <w:proofErr w:type="spellEnd"/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10964E" w14:textId="77777777" w:rsidR="005B1611" w:rsidRPr="00C7336F" w:rsidRDefault="005B1611" w:rsidP="0086568B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Wagen-Nr.:  </w:t>
            </w:r>
          </w:p>
        </w:tc>
        <w:tc>
          <w:tcPr>
            <w:tcW w:w="2806" w:type="dxa"/>
            <w:tcBorders>
              <w:bottom w:val="nil"/>
            </w:tcBorders>
            <w:shd w:val="clear" w:color="auto" w:fill="D9D9D9" w:themeFill="background1" w:themeFillShade="D9"/>
          </w:tcPr>
          <w:p w14:paraId="7B630CE4" w14:textId="77777777" w:rsidR="005B1611" w:rsidRPr="007C6FC1" w:rsidRDefault="005B1611" w:rsidP="0086568B">
            <w:pPr>
              <w:rPr>
                <w:sz w:val="20"/>
                <w:szCs w:val="20"/>
                <w:lang w:val="en-US"/>
              </w:rPr>
            </w:pPr>
          </w:p>
          <w:p w14:paraId="21F28FE0" w14:textId="77777777" w:rsidR="005B1611" w:rsidRPr="007C6FC1" w:rsidRDefault="005B1611" w:rsidP="0086568B">
            <w:pPr>
              <w:rPr>
                <w:sz w:val="20"/>
                <w:szCs w:val="20"/>
                <w:lang w:val="en-US"/>
              </w:rPr>
            </w:pPr>
          </w:p>
        </w:tc>
      </w:tr>
      <w:tr w:rsidR="005B1611" w:rsidRPr="007C6FC1" w14:paraId="1B4085BE" w14:textId="77777777" w:rsidTr="00FE5F81">
        <w:trPr>
          <w:trHeight w:val="145"/>
        </w:trPr>
        <w:tc>
          <w:tcPr>
            <w:tcW w:w="435" w:type="dxa"/>
            <w:vMerge/>
          </w:tcPr>
          <w:p w14:paraId="46612920" w14:textId="77777777" w:rsidR="005B1611" w:rsidRPr="007C6FC1" w:rsidRDefault="005B1611" w:rsidP="0086568B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</w:tcBorders>
          </w:tcPr>
          <w:p w14:paraId="18738094" w14:textId="77777777" w:rsidR="005B1611" w:rsidRPr="007C6FC1" w:rsidRDefault="005B1611" w:rsidP="0086568B">
            <w:pPr>
              <w:jc w:val="right"/>
              <w:rPr>
                <w:sz w:val="16"/>
                <w:lang w:val="en-US"/>
              </w:rPr>
            </w:pPr>
          </w:p>
        </w:tc>
        <w:tc>
          <w:tcPr>
            <w:tcW w:w="2806" w:type="dxa"/>
            <w:tcBorders>
              <w:top w:val="nil"/>
            </w:tcBorders>
            <w:shd w:val="clear" w:color="auto" w:fill="D9D9D9" w:themeFill="background1" w:themeFillShade="D9"/>
          </w:tcPr>
          <w:p w14:paraId="221859FA" w14:textId="77777777" w:rsidR="005B1611" w:rsidRPr="007C6FC1" w:rsidRDefault="005B1611" w:rsidP="0086568B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  <w:tr w:rsidR="005B1611" w:rsidRPr="007C6FC1" w14:paraId="4801C3F3" w14:textId="77777777" w:rsidTr="00FE5F81">
        <w:trPr>
          <w:trHeight w:val="552"/>
        </w:trPr>
        <w:tc>
          <w:tcPr>
            <w:tcW w:w="435" w:type="dxa"/>
            <w:vMerge/>
          </w:tcPr>
          <w:p w14:paraId="15578D2A" w14:textId="77777777" w:rsidR="005B1611" w:rsidRPr="007C6FC1" w:rsidRDefault="005B1611" w:rsidP="0086568B">
            <w:pPr>
              <w:pStyle w:val="berschrift1"/>
              <w:rPr>
                <w:lang w:val="en-US"/>
              </w:rPr>
            </w:pPr>
          </w:p>
        </w:tc>
        <w:tc>
          <w:tcPr>
            <w:tcW w:w="3671" w:type="dxa"/>
            <w:tcBorders>
              <w:bottom w:val="nil"/>
            </w:tcBorders>
          </w:tcPr>
          <w:p w14:paraId="5ACF2E24" w14:textId="77777777" w:rsidR="005B1611" w:rsidRDefault="005B1611" w:rsidP="00744AA6">
            <w:pPr>
              <w:rPr>
                <w:sz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Werkzeugkontrolle</w:t>
            </w:r>
            <w:proofErr w:type="spellEnd"/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2A0985" w14:textId="77777777" w:rsidR="005B1611" w:rsidRPr="00C7336F" w:rsidRDefault="005B1611" w:rsidP="0086568B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Wagen-Nr.:  </w:t>
            </w:r>
          </w:p>
        </w:tc>
        <w:tc>
          <w:tcPr>
            <w:tcW w:w="2806" w:type="dxa"/>
            <w:tcBorders>
              <w:bottom w:val="nil"/>
            </w:tcBorders>
            <w:shd w:val="clear" w:color="auto" w:fill="D9D9D9" w:themeFill="background1" w:themeFillShade="D9"/>
          </w:tcPr>
          <w:p w14:paraId="3CBC297B" w14:textId="77777777" w:rsidR="005B1611" w:rsidRPr="007C6FC1" w:rsidRDefault="005B1611" w:rsidP="0086568B">
            <w:pPr>
              <w:rPr>
                <w:sz w:val="20"/>
                <w:szCs w:val="20"/>
                <w:lang w:val="en-US"/>
              </w:rPr>
            </w:pPr>
          </w:p>
          <w:p w14:paraId="19901852" w14:textId="77777777" w:rsidR="005B1611" w:rsidRPr="007C6FC1" w:rsidRDefault="005B1611" w:rsidP="0086568B">
            <w:pPr>
              <w:rPr>
                <w:sz w:val="20"/>
                <w:szCs w:val="20"/>
                <w:lang w:val="en-US"/>
              </w:rPr>
            </w:pPr>
          </w:p>
        </w:tc>
      </w:tr>
      <w:tr w:rsidR="005B1611" w:rsidRPr="007C6FC1" w14:paraId="574C8B89" w14:textId="77777777" w:rsidTr="00FE5F81">
        <w:trPr>
          <w:trHeight w:val="145"/>
        </w:trPr>
        <w:tc>
          <w:tcPr>
            <w:tcW w:w="435" w:type="dxa"/>
            <w:vMerge/>
          </w:tcPr>
          <w:p w14:paraId="06C72A08" w14:textId="77777777" w:rsidR="005B1611" w:rsidRPr="007C6FC1" w:rsidRDefault="005B1611" w:rsidP="0086568B">
            <w:pPr>
              <w:rPr>
                <w:sz w:val="16"/>
                <w:lang w:val="en-US"/>
              </w:rPr>
            </w:pPr>
          </w:p>
        </w:tc>
        <w:tc>
          <w:tcPr>
            <w:tcW w:w="7215" w:type="dxa"/>
            <w:gridSpan w:val="2"/>
            <w:tcBorders>
              <w:top w:val="nil"/>
            </w:tcBorders>
          </w:tcPr>
          <w:p w14:paraId="21A425D6" w14:textId="77777777" w:rsidR="005B1611" w:rsidRPr="007C6FC1" w:rsidRDefault="005B1611" w:rsidP="0086568B">
            <w:pPr>
              <w:jc w:val="right"/>
              <w:rPr>
                <w:sz w:val="16"/>
                <w:lang w:val="en-US"/>
              </w:rPr>
            </w:pPr>
          </w:p>
        </w:tc>
        <w:tc>
          <w:tcPr>
            <w:tcW w:w="2806" w:type="dxa"/>
            <w:tcBorders>
              <w:top w:val="nil"/>
            </w:tcBorders>
            <w:shd w:val="clear" w:color="auto" w:fill="D9D9D9" w:themeFill="background1" w:themeFillShade="D9"/>
          </w:tcPr>
          <w:p w14:paraId="314C4DAC" w14:textId="77777777" w:rsidR="005B1611" w:rsidRPr="007C6FC1" w:rsidRDefault="005B1611" w:rsidP="0086568B">
            <w:pPr>
              <w:jc w:val="center"/>
              <w:rPr>
                <w:sz w:val="14"/>
                <w:lang w:val="en-US"/>
              </w:rPr>
            </w:pPr>
            <w:r w:rsidRPr="007C6FC1">
              <w:rPr>
                <w:sz w:val="16"/>
                <w:lang w:val="en-US"/>
              </w:rPr>
              <w:t>Date / Stamp / Sign</w:t>
            </w:r>
          </w:p>
        </w:tc>
      </w:tr>
    </w:tbl>
    <w:p w14:paraId="2E91EE9F" w14:textId="77777777" w:rsidR="00E630DE" w:rsidRPr="00292810" w:rsidRDefault="00E630DE" w:rsidP="00292810"/>
    <w:sectPr w:rsidR="00E630DE" w:rsidRPr="00292810" w:rsidSect="00B71703">
      <w:headerReference w:type="default" r:id="rId7"/>
      <w:footerReference w:type="default" r:id="rId8"/>
      <w:pgSz w:w="11906" w:h="16838"/>
      <w:pgMar w:top="720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B1BD8" w14:textId="77777777" w:rsidR="00494722" w:rsidRDefault="00494722" w:rsidP="00B71703">
      <w:r>
        <w:separator/>
      </w:r>
    </w:p>
  </w:endnote>
  <w:endnote w:type="continuationSeparator" w:id="0">
    <w:p w14:paraId="2694748E" w14:textId="77777777" w:rsidR="00494722" w:rsidRDefault="00494722" w:rsidP="00B7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460FC" w14:textId="77777777" w:rsidR="00E30675" w:rsidRPr="00E30675" w:rsidRDefault="00E30675" w:rsidP="00E30675">
    <w:pPr>
      <w:pStyle w:val="Fuzeile"/>
      <w:rPr>
        <w:sz w:val="16"/>
      </w:rPr>
    </w:pPr>
    <w:proofErr w:type="spellStart"/>
    <w:r w:rsidRPr="00E30675">
      <w:rPr>
        <w:sz w:val="16"/>
      </w:rPr>
      <w:t>Basisdocument</w:t>
    </w:r>
    <w:proofErr w:type="spellEnd"/>
    <w:r w:rsidRPr="00E30675">
      <w:rPr>
        <w:sz w:val="16"/>
      </w:rPr>
      <w:t xml:space="preserve">: </w:t>
    </w:r>
    <w:r w:rsidR="00B5651B">
      <w:rPr>
        <w:sz w:val="16"/>
      </w:rPr>
      <w:t>AA07-05/01</w:t>
    </w:r>
  </w:p>
  <w:p w14:paraId="4A3985C7" w14:textId="77777777" w:rsidR="00E30675" w:rsidRPr="00E30675" w:rsidRDefault="00E30675" w:rsidP="00E30675">
    <w:pPr>
      <w:pStyle w:val="Fuzeile"/>
      <w:rPr>
        <w:sz w:val="16"/>
      </w:rPr>
    </w:pPr>
    <w:r w:rsidRPr="00E30675">
      <w:rPr>
        <w:sz w:val="16"/>
      </w:rPr>
      <w:t xml:space="preserve">MTU Maintenance Berlin-Brandenburg GmbH - Ein Unternehmen der MTU Aero </w:t>
    </w:r>
    <w:proofErr w:type="spellStart"/>
    <w:r w:rsidRPr="00E30675">
      <w:rPr>
        <w:sz w:val="16"/>
      </w:rPr>
      <w:t>Engines</w:t>
    </w:r>
    <w:proofErr w:type="spellEnd"/>
  </w:p>
  <w:p w14:paraId="1BCE0228" w14:textId="77777777" w:rsidR="00E30675" w:rsidRPr="00E30675" w:rsidRDefault="00E30675" w:rsidP="00E30675">
    <w:pPr>
      <w:pStyle w:val="Fuzeile"/>
      <w:rPr>
        <w:sz w:val="16"/>
      </w:rPr>
    </w:pPr>
    <w:r w:rsidRPr="00E30675">
      <w:rPr>
        <w:sz w:val="16"/>
      </w:rPr>
      <w:t xml:space="preserve">Urheberrechtlich geschützt von MTU Maintenance Berlin-Brandenburg GmbH / Property Data </w:t>
    </w:r>
    <w:proofErr w:type="spellStart"/>
    <w:r w:rsidRPr="00E30675">
      <w:rPr>
        <w:sz w:val="16"/>
      </w:rPr>
      <w:t>of</w:t>
    </w:r>
    <w:proofErr w:type="spellEnd"/>
    <w:r w:rsidRPr="00E30675">
      <w:rPr>
        <w:sz w:val="16"/>
      </w:rPr>
      <w:t xml:space="preserve"> MTU Maintenance Berlin-Brandenburg GmbH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FDA89" w14:textId="77777777" w:rsidR="00494722" w:rsidRDefault="00494722" w:rsidP="00B71703">
      <w:r>
        <w:separator/>
      </w:r>
    </w:p>
  </w:footnote>
  <w:footnote w:type="continuationSeparator" w:id="0">
    <w:p w14:paraId="2BCE5908" w14:textId="77777777" w:rsidR="00494722" w:rsidRDefault="00494722" w:rsidP="00B71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2090"/>
      <w:gridCol w:w="5978"/>
      <w:gridCol w:w="2388"/>
    </w:tblGrid>
    <w:tr w:rsidR="00B71703" w14:paraId="1B083F37" w14:textId="77777777" w:rsidTr="00B71703">
      <w:trPr>
        <w:trHeight w:val="397"/>
      </w:trPr>
      <w:tc>
        <w:tcPr>
          <w:tcW w:w="2093" w:type="dxa"/>
          <w:vMerge w:val="restart"/>
          <w:vAlign w:val="center"/>
        </w:tcPr>
        <w:p w14:paraId="71CE82F7" w14:textId="77777777" w:rsidR="00B71703" w:rsidRDefault="00B71703" w:rsidP="00B71703">
          <w:pPr>
            <w:pStyle w:val="Kopfzeile"/>
            <w:jc w:val="center"/>
          </w:pPr>
          <w:r>
            <w:rPr>
              <w:noProof/>
            </w:rPr>
            <w:drawing>
              <wp:inline distT="0" distB="0" distL="0" distR="0" wp14:anchorId="66F4BAD9" wp14:editId="55B1032D">
                <wp:extent cx="1111033" cy="532738"/>
                <wp:effectExtent l="0" t="0" r="0" b="1270"/>
                <wp:docPr id="1" name="Grafik 1" descr="L:\linfo\Verschiedenes\LOGOS\MTU Maintenance\mtuproc_m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:\linfo\Verschiedenes\LOGOS\MTU Maintenance\mtuproc_m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7910" cy="536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vAlign w:val="center"/>
        </w:tcPr>
        <w:p w14:paraId="1A83443B" w14:textId="77777777" w:rsidR="00B71703" w:rsidRPr="005F6B6E" w:rsidRDefault="00B71703" w:rsidP="00882986">
          <w:pPr>
            <w:pStyle w:val="Kopfzeile"/>
            <w:jc w:val="center"/>
            <w:rPr>
              <w:b/>
              <w:lang w:val="en-US"/>
            </w:rPr>
          </w:pPr>
          <w:r w:rsidRPr="005F6B6E">
            <w:rPr>
              <w:b/>
              <w:lang w:val="en-US"/>
            </w:rPr>
            <w:t xml:space="preserve">ENGINE </w:t>
          </w:r>
          <w:r w:rsidR="005F6B6E" w:rsidRPr="005F6B6E">
            <w:rPr>
              <w:b/>
              <w:lang w:val="en-US"/>
            </w:rPr>
            <w:t>DE-</w:t>
          </w:r>
          <w:r w:rsidRPr="005F6B6E">
            <w:rPr>
              <w:b/>
              <w:lang w:val="en-US"/>
            </w:rPr>
            <w:t>RIGGING PROTOCOL CF34-</w:t>
          </w:r>
          <w:r w:rsidR="00882986" w:rsidRPr="005F6B6E">
            <w:rPr>
              <w:b/>
              <w:lang w:val="en-US"/>
            </w:rPr>
            <w:t>8</w:t>
          </w:r>
        </w:p>
      </w:tc>
      <w:tc>
        <w:tcPr>
          <w:tcW w:w="2418" w:type="dxa"/>
          <w:vAlign w:val="center"/>
        </w:tcPr>
        <w:p w14:paraId="38DD40B5" w14:textId="77777777" w:rsidR="00B71703" w:rsidRDefault="00B71703" w:rsidP="00031FB8">
          <w:pPr>
            <w:pStyle w:val="Kopfzeile"/>
            <w:jc w:val="center"/>
          </w:pPr>
          <w:r>
            <w:t>FO-SB-</w:t>
          </w:r>
          <w:r w:rsidR="00031FB8">
            <w:t>372</w:t>
          </w:r>
        </w:p>
      </w:tc>
    </w:tr>
    <w:tr w:rsidR="00B71703" w14:paraId="31569478" w14:textId="77777777" w:rsidTr="00B71703">
      <w:tc>
        <w:tcPr>
          <w:tcW w:w="2093" w:type="dxa"/>
          <w:vMerge/>
        </w:tcPr>
        <w:p w14:paraId="266DE431" w14:textId="77777777" w:rsidR="00B71703" w:rsidRDefault="00B71703">
          <w:pPr>
            <w:pStyle w:val="Kopfzeile"/>
          </w:pPr>
        </w:p>
      </w:tc>
      <w:tc>
        <w:tcPr>
          <w:tcW w:w="6095" w:type="dxa"/>
          <w:vMerge/>
        </w:tcPr>
        <w:p w14:paraId="60D80304" w14:textId="77777777" w:rsidR="00B71703" w:rsidRDefault="00B71703">
          <w:pPr>
            <w:pStyle w:val="Kopfzeile"/>
          </w:pPr>
        </w:p>
      </w:tc>
      <w:tc>
        <w:tcPr>
          <w:tcW w:w="2418" w:type="dxa"/>
          <w:vAlign w:val="center"/>
        </w:tcPr>
        <w:p w14:paraId="59F89AC6" w14:textId="77777777" w:rsidR="00B71703" w:rsidRDefault="00031BB4" w:rsidP="00031FB8">
          <w:pPr>
            <w:pStyle w:val="Kopfzeile"/>
            <w:jc w:val="center"/>
          </w:pPr>
          <w:proofErr w:type="spellStart"/>
          <w:r>
            <w:t>Issue</w:t>
          </w:r>
          <w:proofErr w:type="spellEnd"/>
          <w:r>
            <w:t>: 02/2021</w:t>
          </w:r>
        </w:p>
      </w:tc>
    </w:tr>
    <w:tr w:rsidR="00B71703" w14:paraId="6FDE8FDA" w14:textId="77777777" w:rsidTr="00B71703">
      <w:tc>
        <w:tcPr>
          <w:tcW w:w="2093" w:type="dxa"/>
          <w:vMerge/>
        </w:tcPr>
        <w:p w14:paraId="618A80B4" w14:textId="77777777" w:rsidR="00B71703" w:rsidRDefault="00B71703">
          <w:pPr>
            <w:pStyle w:val="Kopfzeile"/>
          </w:pPr>
        </w:p>
      </w:tc>
      <w:tc>
        <w:tcPr>
          <w:tcW w:w="6095" w:type="dxa"/>
          <w:vMerge/>
        </w:tcPr>
        <w:p w14:paraId="197873AD" w14:textId="77777777" w:rsidR="00B71703" w:rsidRDefault="00B71703">
          <w:pPr>
            <w:pStyle w:val="Kopfzeile"/>
          </w:pPr>
        </w:p>
      </w:tc>
      <w:tc>
        <w:tcPr>
          <w:tcW w:w="2418" w:type="dxa"/>
          <w:vAlign w:val="center"/>
        </w:tcPr>
        <w:p w14:paraId="3CFA781C" w14:textId="77777777" w:rsidR="00B71703" w:rsidRDefault="00B71703" w:rsidP="00B71703">
          <w:pPr>
            <w:pStyle w:val="Kopfzeile"/>
            <w:jc w:val="center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31BB4">
            <w:rPr>
              <w:noProof/>
            </w:rPr>
            <w:t>2</w:t>
          </w:r>
          <w:r>
            <w:fldChar w:fldCharType="end"/>
          </w:r>
          <w:r>
            <w:t xml:space="preserve"> </w:t>
          </w:r>
          <w:proofErr w:type="spellStart"/>
          <w:r>
            <w:t>of</w:t>
          </w:r>
          <w:proofErr w:type="spellEnd"/>
          <w:r>
            <w:t xml:space="preserve"> </w:t>
          </w:r>
          <w:fldSimple w:instr=" NUMPAGES   \* MERGEFORMAT ">
            <w:r w:rsidR="00031BB4">
              <w:rPr>
                <w:noProof/>
              </w:rPr>
              <w:t>2</w:t>
            </w:r>
          </w:fldSimple>
        </w:p>
      </w:tc>
    </w:tr>
  </w:tbl>
  <w:p w14:paraId="48419B8D" w14:textId="77777777" w:rsidR="00B71703" w:rsidRDefault="00B7170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91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6D717F2"/>
    <w:multiLevelType w:val="hybridMultilevel"/>
    <w:tmpl w:val="A2542234"/>
    <w:lvl w:ilvl="0" w:tplc="36085D1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32FA9"/>
    <w:multiLevelType w:val="multilevel"/>
    <w:tmpl w:val="346EC3E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D77607"/>
    <w:multiLevelType w:val="hybridMultilevel"/>
    <w:tmpl w:val="54BC00CE"/>
    <w:lvl w:ilvl="0" w:tplc="6A0CD8D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F216C"/>
    <w:multiLevelType w:val="hybridMultilevel"/>
    <w:tmpl w:val="AB8A5DF2"/>
    <w:lvl w:ilvl="0" w:tplc="4BE27BD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34A28"/>
    <w:multiLevelType w:val="hybridMultilevel"/>
    <w:tmpl w:val="4D0C51A6"/>
    <w:lvl w:ilvl="0" w:tplc="948AF47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751B5"/>
    <w:multiLevelType w:val="hybridMultilevel"/>
    <w:tmpl w:val="E65E441E"/>
    <w:lvl w:ilvl="0" w:tplc="820A3A30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267AC"/>
    <w:multiLevelType w:val="hybridMultilevel"/>
    <w:tmpl w:val="9D5EB2FE"/>
    <w:lvl w:ilvl="0" w:tplc="9C38AF9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E19C9"/>
    <w:multiLevelType w:val="hybridMultilevel"/>
    <w:tmpl w:val="E864D372"/>
    <w:lvl w:ilvl="0" w:tplc="BCA48DB6">
      <w:start w:val="1"/>
      <w:numFmt w:val="decimal"/>
      <w:lvlText w:val="%1.1.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272248">
    <w:abstractNumId w:val="2"/>
  </w:num>
  <w:num w:numId="2" w16cid:durableId="771318533">
    <w:abstractNumId w:val="3"/>
  </w:num>
  <w:num w:numId="3" w16cid:durableId="614678444">
    <w:abstractNumId w:val="4"/>
  </w:num>
  <w:num w:numId="4" w16cid:durableId="559247649">
    <w:abstractNumId w:val="4"/>
  </w:num>
  <w:num w:numId="5" w16cid:durableId="1308126879">
    <w:abstractNumId w:val="4"/>
  </w:num>
  <w:num w:numId="6" w16cid:durableId="2136635973">
    <w:abstractNumId w:val="4"/>
  </w:num>
  <w:num w:numId="7" w16cid:durableId="764032979">
    <w:abstractNumId w:val="2"/>
  </w:num>
  <w:num w:numId="8" w16cid:durableId="855770623">
    <w:abstractNumId w:val="4"/>
  </w:num>
  <w:num w:numId="9" w16cid:durableId="1846898640">
    <w:abstractNumId w:val="7"/>
  </w:num>
  <w:num w:numId="10" w16cid:durableId="1598051747">
    <w:abstractNumId w:val="7"/>
  </w:num>
  <w:num w:numId="11" w16cid:durableId="1748845348">
    <w:abstractNumId w:val="5"/>
  </w:num>
  <w:num w:numId="12" w16cid:durableId="53434434">
    <w:abstractNumId w:val="6"/>
  </w:num>
  <w:num w:numId="13" w16cid:durableId="1074356167">
    <w:abstractNumId w:val="1"/>
  </w:num>
  <w:num w:numId="14" w16cid:durableId="584341435">
    <w:abstractNumId w:val="8"/>
  </w:num>
  <w:num w:numId="15" w16cid:durableId="1610234959">
    <w:abstractNumId w:val="8"/>
  </w:num>
  <w:num w:numId="16" w16cid:durableId="323703981">
    <w:abstractNumId w:val="8"/>
  </w:num>
  <w:num w:numId="17" w16cid:durableId="165047951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480"/>
    <w:rsid w:val="00005E7C"/>
    <w:rsid w:val="00031BB4"/>
    <w:rsid w:val="00031FB8"/>
    <w:rsid w:val="00087BC5"/>
    <w:rsid w:val="00092157"/>
    <w:rsid w:val="000F4567"/>
    <w:rsid w:val="001316B3"/>
    <w:rsid w:val="00150774"/>
    <w:rsid w:val="00167AD8"/>
    <w:rsid w:val="001B5BED"/>
    <w:rsid w:val="001C1451"/>
    <w:rsid w:val="001F7CDE"/>
    <w:rsid w:val="0020114E"/>
    <w:rsid w:val="00203354"/>
    <w:rsid w:val="0020661B"/>
    <w:rsid w:val="00240E56"/>
    <w:rsid w:val="002576C9"/>
    <w:rsid w:val="00292810"/>
    <w:rsid w:val="002B686E"/>
    <w:rsid w:val="002C038E"/>
    <w:rsid w:val="00312FF6"/>
    <w:rsid w:val="00317253"/>
    <w:rsid w:val="00324345"/>
    <w:rsid w:val="00325B68"/>
    <w:rsid w:val="00332DEF"/>
    <w:rsid w:val="00376100"/>
    <w:rsid w:val="00380D69"/>
    <w:rsid w:val="003C17CA"/>
    <w:rsid w:val="003C537D"/>
    <w:rsid w:val="003F230B"/>
    <w:rsid w:val="004301E3"/>
    <w:rsid w:val="00450F6E"/>
    <w:rsid w:val="00494722"/>
    <w:rsid w:val="004A0830"/>
    <w:rsid w:val="004A3C4D"/>
    <w:rsid w:val="004F0493"/>
    <w:rsid w:val="005627F5"/>
    <w:rsid w:val="005B1611"/>
    <w:rsid w:val="005E359E"/>
    <w:rsid w:val="005F6B6E"/>
    <w:rsid w:val="0062768E"/>
    <w:rsid w:val="00733480"/>
    <w:rsid w:val="00743CB4"/>
    <w:rsid w:val="00744AA6"/>
    <w:rsid w:val="0075134A"/>
    <w:rsid w:val="00786860"/>
    <w:rsid w:val="0079392E"/>
    <w:rsid w:val="007B498D"/>
    <w:rsid w:val="008009D2"/>
    <w:rsid w:val="008077E3"/>
    <w:rsid w:val="00841319"/>
    <w:rsid w:val="008576A7"/>
    <w:rsid w:val="00882986"/>
    <w:rsid w:val="008C1170"/>
    <w:rsid w:val="008C7E14"/>
    <w:rsid w:val="008F58E8"/>
    <w:rsid w:val="009210CF"/>
    <w:rsid w:val="00972D1E"/>
    <w:rsid w:val="009D4B10"/>
    <w:rsid w:val="009E4724"/>
    <w:rsid w:val="00A24A31"/>
    <w:rsid w:val="00A57CE7"/>
    <w:rsid w:val="00A62804"/>
    <w:rsid w:val="00A64ACC"/>
    <w:rsid w:val="00AE46F2"/>
    <w:rsid w:val="00B27FB4"/>
    <w:rsid w:val="00B5651B"/>
    <w:rsid w:val="00B71703"/>
    <w:rsid w:val="00BA47C3"/>
    <w:rsid w:val="00BC1ADB"/>
    <w:rsid w:val="00BF71C0"/>
    <w:rsid w:val="00C708C1"/>
    <w:rsid w:val="00C7336F"/>
    <w:rsid w:val="00C85E7B"/>
    <w:rsid w:val="00C954A3"/>
    <w:rsid w:val="00CA3C04"/>
    <w:rsid w:val="00CB4A2E"/>
    <w:rsid w:val="00CC41BE"/>
    <w:rsid w:val="00D35CEF"/>
    <w:rsid w:val="00DA549B"/>
    <w:rsid w:val="00DE3DDB"/>
    <w:rsid w:val="00E30675"/>
    <w:rsid w:val="00E439C5"/>
    <w:rsid w:val="00E630DE"/>
    <w:rsid w:val="00EF6AAF"/>
    <w:rsid w:val="00F43924"/>
    <w:rsid w:val="00F46D4E"/>
    <w:rsid w:val="00F600AA"/>
    <w:rsid w:val="00F63331"/>
    <w:rsid w:val="00FA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1B4AAEB"/>
  <w15:docId w15:val="{70535C30-8A10-4EE1-BEDE-B0E06B4D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Times New Roman"/>
        <w:sz w:val="24"/>
        <w:szCs w:val="24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24345"/>
  </w:style>
  <w:style w:type="paragraph" w:styleId="berschrift1">
    <w:name w:val="heading 1"/>
    <w:basedOn w:val="Standard"/>
    <w:next w:val="Standard"/>
    <w:link w:val="berschrift1Zchn"/>
    <w:uiPriority w:val="9"/>
    <w:qFormat/>
    <w:rsid w:val="002576C9"/>
    <w:pPr>
      <w:keepNext/>
      <w:numPr>
        <w:numId w:val="17"/>
      </w:numPr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2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EF6AAF"/>
    <w:pPr>
      <w:keepNext/>
      <w:numPr>
        <w:ilvl w:val="1"/>
        <w:numId w:val="17"/>
      </w:numPr>
      <w:spacing w:before="240" w:after="60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9210CF"/>
    <w:pPr>
      <w:keepNext/>
      <w:numPr>
        <w:ilvl w:val="2"/>
        <w:numId w:val="17"/>
      </w:numPr>
      <w:spacing w:before="240" w:after="60"/>
      <w:outlineLvl w:val="2"/>
    </w:pPr>
    <w:rPr>
      <w:rFonts w:eastAsiaTheme="majorEastAsia" w:cstheme="majorBidi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2768E"/>
    <w:pPr>
      <w:keepNext/>
      <w:numPr>
        <w:ilvl w:val="3"/>
        <w:numId w:val="17"/>
      </w:numPr>
      <w:spacing w:before="240" w:after="60"/>
      <w:outlineLvl w:val="3"/>
    </w:pPr>
    <w:rPr>
      <w:rFonts w:cstheme="majorBidi"/>
      <w:b/>
      <w:bCs/>
      <w:sz w:val="22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2768E"/>
    <w:pPr>
      <w:numPr>
        <w:ilvl w:val="4"/>
        <w:numId w:val="17"/>
      </w:numPr>
      <w:spacing w:before="240" w:after="60"/>
      <w:outlineLvl w:val="4"/>
    </w:pPr>
    <w:rPr>
      <w:rFonts w:cstheme="majorBidi"/>
      <w:b/>
      <w:bCs/>
      <w:i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62768E"/>
    <w:pPr>
      <w:numPr>
        <w:ilvl w:val="5"/>
        <w:numId w:val="17"/>
      </w:num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9210CF"/>
    <w:pPr>
      <w:spacing w:before="240" w:after="60"/>
      <w:ind w:left="1296" w:hanging="1296"/>
      <w:outlineLvl w:val="6"/>
    </w:p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2768E"/>
    <w:pPr>
      <w:numPr>
        <w:ilvl w:val="7"/>
        <w:numId w:val="17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2768E"/>
    <w:pPr>
      <w:numPr>
        <w:ilvl w:val="8"/>
        <w:numId w:val="17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76C9"/>
    <w:rPr>
      <w:rFonts w:eastAsiaTheme="majorEastAsia" w:cstheme="majorBidi"/>
      <w:b/>
      <w:bCs/>
      <w:kern w:val="32"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6AAF"/>
    <w:rPr>
      <w:rFonts w:eastAsiaTheme="majorEastAsia" w:cstheme="majorBidi"/>
      <w:b/>
      <w:bCs/>
      <w:iCs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210CF"/>
    <w:rPr>
      <w:rFonts w:eastAsiaTheme="majorEastAsia" w:cstheme="majorBidi"/>
      <w:b/>
      <w:bCs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A3C4D"/>
    <w:rPr>
      <w:rFonts w:cstheme="majorBidi"/>
      <w:b/>
      <w:bCs/>
      <w:sz w:val="22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A3C4D"/>
    <w:rPr>
      <w:rFonts w:cstheme="majorBidi"/>
      <w:b/>
      <w:bCs/>
      <w:i/>
      <w:iCs/>
      <w:sz w:val="22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A3C4D"/>
    <w:rPr>
      <w:rFonts w:cstheme="majorBidi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9210CF"/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A3C4D"/>
    <w:rPr>
      <w:i/>
      <w:iCs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A3C4D"/>
    <w:rPr>
      <w:rFonts w:asciiTheme="majorHAnsi" w:eastAsiaTheme="majorEastAsia" w:hAnsiTheme="majorHAnsi"/>
      <w:sz w:val="22"/>
      <w:szCs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A3C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A3C4D"/>
    <w:rPr>
      <w:rFonts w:asciiTheme="majorHAnsi" w:eastAsiaTheme="majorEastAsia" w:hAnsiTheme="majorHAnsi"/>
      <w:sz w:val="24"/>
      <w:szCs w:val="24"/>
    </w:rPr>
  </w:style>
  <w:style w:type="character" w:styleId="Fett">
    <w:name w:val="Strong"/>
    <w:basedOn w:val="Absatz-Standardschriftart"/>
    <w:uiPriority w:val="22"/>
    <w:qFormat/>
    <w:rsid w:val="004A3C4D"/>
    <w:rPr>
      <w:b/>
      <w:bCs/>
    </w:rPr>
  </w:style>
  <w:style w:type="character" w:styleId="Hervorhebung">
    <w:name w:val="Emphasis"/>
    <w:basedOn w:val="Absatz-Standardschriftart"/>
    <w:uiPriority w:val="20"/>
    <w:qFormat/>
    <w:rsid w:val="004A3C4D"/>
    <w:rPr>
      <w:rFonts w:asciiTheme="minorHAnsi" w:hAnsiTheme="minorHAnsi"/>
      <w:b/>
      <w:i/>
      <w:iCs/>
    </w:rPr>
  </w:style>
  <w:style w:type="paragraph" w:styleId="Listenabsatz">
    <w:name w:val="List Paragraph"/>
    <w:basedOn w:val="Standard"/>
    <w:uiPriority w:val="34"/>
    <w:qFormat/>
    <w:rsid w:val="004A3C4D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4A3C4D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4A3C4D"/>
    <w:rPr>
      <w:i/>
      <w:sz w:val="24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A3C4D"/>
    <w:pPr>
      <w:ind w:left="720" w:right="720"/>
    </w:pPr>
    <w:rPr>
      <w:b/>
      <w:i/>
      <w:szCs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A3C4D"/>
    <w:rPr>
      <w:b/>
      <w:i/>
      <w:sz w:val="24"/>
    </w:rPr>
  </w:style>
  <w:style w:type="character" w:styleId="SchwacheHervorhebung">
    <w:name w:val="Subtle Emphasis"/>
    <w:uiPriority w:val="19"/>
    <w:qFormat/>
    <w:rsid w:val="004A3C4D"/>
    <w:rPr>
      <w:i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4A3C4D"/>
    <w:rPr>
      <w:b/>
      <w:i/>
      <w:sz w:val="24"/>
      <w:szCs w:val="24"/>
      <w:u w:val="single"/>
    </w:rPr>
  </w:style>
  <w:style w:type="character" w:styleId="SchwacherVerweis">
    <w:name w:val="Subtle Reference"/>
    <w:basedOn w:val="Absatz-Standardschriftart"/>
    <w:uiPriority w:val="31"/>
    <w:qFormat/>
    <w:rsid w:val="004A3C4D"/>
    <w:rPr>
      <w:sz w:val="24"/>
      <w:szCs w:val="2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4A3C4D"/>
    <w:rPr>
      <w:b/>
      <w:sz w:val="24"/>
      <w:u w:val="single"/>
    </w:rPr>
  </w:style>
  <w:style w:type="character" w:styleId="Buchtitel">
    <w:name w:val="Book Title"/>
    <w:basedOn w:val="Absatz-Standardschriftart"/>
    <w:uiPriority w:val="33"/>
    <w:qFormat/>
    <w:rsid w:val="004A3C4D"/>
    <w:rPr>
      <w:rFonts w:asciiTheme="majorHAnsi" w:eastAsiaTheme="majorEastAsia" w:hAnsiTheme="majorHAnsi"/>
      <w:b/>
      <w:i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A3C4D"/>
    <w:pPr>
      <w:ind w:left="0" w:firstLine="0"/>
      <w:outlineLvl w:val="9"/>
    </w:pPr>
    <w:rPr>
      <w:rFonts w:cs="Times New Roman"/>
    </w:rPr>
  </w:style>
  <w:style w:type="paragraph" w:customStyle="1" w:styleId="Inhaltsverzeichnis">
    <w:name w:val="Inhaltsverzeichnis"/>
    <w:rsid w:val="00324345"/>
    <w:pPr>
      <w:widowControl w:val="0"/>
      <w:tabs>
        <w:tab w:val="right" w:leader="dot" w:pos="9360"/>
      </w:tabs>
      <w:suppressAutoHyphens/>
      <w:spacing w:line="360" w:lineRule="auto"/>
      <w:ind w:left="283" w:hanging="283"/>
    </w:pPr>
    <w:rPr>
      <w:rFonts w:eastAsia="Times New Roman"/>
      <w:sz w:val="20"/>
      <w:szCs w:val="20"/>
      <w:lang w:val="en-US" w:eastAsia="de-DE"/>
    </w:rPr>
  </w:style>
  <w:style w:type="paragraph" w:styleId="Textkrper">
    <w:name w:val="Body Text"/>
    <w:basedOn w:val="Standard"/>
    <w:link w:val="TextkrperZchn"/>
    <w:rsid w:val="00324345"/>
    <w:pPr>
      <w:widowControl w:val="0"/>
      <w:pBdr>
        <w:right w:val="single" w:sz="4" w:space="4" w:color="auto"/>
      </w:pBdr>
      <w:tabs>
        <w:tab w:val="left" w:pos="0"/>
        <w:tab w:val="left" w:pos="2548"/>
        <w:tab w:val="left" w:pos="3256"/>
        <w:tab w:val="left" w:pos="3964"/>
        <w:tab w:val="left" w:pos="4672"/>
        <w:tab w:val="left" w:pos="5380"/>
        <w:tab w:val="left" w:pos="6088"/>
        <w:tab w:val="left" w:pos="6796"/>
        <w:tab w:val="left" w:pos="7504"/>
        <w:tab w:val="left" w:pos="8212"/>
        <w:tab w:val="left" w:pos="8640"/>
      </w:tabs>
      <w:jc w:val="both"/>
    </w:pPr>
    <w:rPr>
      <w:rFonts w:eastAsia="Times New Roman"/>
      <w:color w:val="000000"/>
      <w:sz w:val="20"/>
      <w:szCs w:val="18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324345"/>
    <w:rPr>
      <w:rFonts w:eastAsia="Times New Roman"/>
      <w:color w:val="000000"/>
      <w:sz w:val="20"/>
      <w:szCs w:val="1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8009D2"/>
    <w:pPr>
      <w:widowControl w:val="0"/>
      <w:spacing w:before="120" w:after="120"/>
    </w:pPr>
    <w:rPr>
      <w:rFonts w:eastAsia="Times New Roman" w:cstheme="minorHAnsi"/>
      <w:bCs/>
      <w:color w:val="000000"/>
      <w:szCs w:val="20"/>
      <w:lang w:eastAsia="ar-SA"/>
    </w:rPr>
  </w:style>
  <w:style w:type="paragraph" w:styleId="Verzeichnis3">
    <w:name w:val="toc 3"/>
    <w:basedOn w:val="Standard"/>
    <w:next w:val="Standard"/>
    <w:autoRedefine/>
    <w:uiPriority w:val="39"/>
    <w:rsid w:val="004301E3"/>
    <w:pPr>
      <w:widowControl w:val="0"/>
      <w:ind w:left="400"/>
    </w:pPr>
    <w:rPr>
      <w:rFonts w:eastAsia="Times New Roman" w:cstheme="minorHAnsi"/>
      <w:iCs/>
      <w:color w:val="000000"/>
      <w:sz w:val="22"/>
      <w:szCs w:val="20"/>
      <w:lang w:eastAsia="ar-SA"/>
    </w:rPr>
  </w:style>
  <w:style w:type="paragraph" w:styleId="Verzeichnis2">
    <w:name w:val="toc 2"/>
    <w:basedOn w:val="Standard"/>
    <w:next w:val="Standard"/>
    <w:autoRedefine/>
    <w:uiPriority w:val="39"/>
    <w:rsid w:val="004301E3"/>
    <w:pPr>
      <w:spacing w:after="100"/>
      <w:ind w:left="240"/>
    </w:pPr>
    <w:rPr>
      <w:sz w:val="22"/>
    </w:rPr>
  </w:style>
  <w:style w:type="paragraph" w:styleId="Verzeichnis4">
    <w:name w:val="toc 4"/>
    <w:basedOn w:val="Standard"/>
    <w:next w:val="Standard"/>
    <w:uiPriority w:val="39"/>
    <w:rsid w:val="004301E3"/>
    <w:pPr>
      <w:spacing w:before="100" w:after="100"/>
      <w:ind w:left="720"/>
    </w:pPr>
    <w:rPr>
      <w:sz w:val="22"/>
    </w:rPr>
  </w:style>
  <w:style w:type="paragraph" w:styleId="Verzeichnis5">
    <w:name w:val="toc 5"/>
    <w:basedOn w:val="Standard"/>
    <w:next w:val="Standard"/>
    <w:autoRedefine/>
    <w:rsid w:val="004301E3"/>
    <w:pPr>
      <w:spacing w:after="100"/>
      <w:ind w:left="960"/>
    </w:pPr>
    <w:rPr>
      <w:sz w:val="20"/>
    </w:rPr>
  </w:style>
  <w:style w:type="paragraph" w:styleId="Verzeichnis6">
    <w:name w:val="toc 6"/>
    <w:basedOn w:val="Standard"/>
    <w:next w:val="Standard"/>
    <w:autoRedefine/>
    <w:rsid w:val="004301E3"/>
    <w:pPr>
      <w:spacing w:after="100"/>
      <w:ind w:left="1200"/>
    </w:pPr>
  </w:style>
  <w:style w:type="paragraph" w:styleId="Kopfzeile">
    <w:name w:val="header"/>
    <w:basedOn w:val="Standard"/>
    <w:link w:val="KopfzeileZchn"/>
    <w:rsid w:val="00B717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71703"/>
  </w:style>
  <w:style w:type="paragraph" w:styleId="Fuzeile">
    <w:name w:val="footer"/>
    <w:basedOn w:val="Standard"/>
    <w:link w:val="FuzeileZchn"/>
    <w:rsid w:val="00B717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71703"/>
  </w:style>
  <w:style w:type="table" w:styleId="Tabellenraster">
    <w:name w:val="Table Grid"/>
    <w:basedOn w:val="NormaleTabelle"/>
    <w:rsid w:val="00B71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5F6B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9E4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Development\OperationTool\db\documents\EDRP_CF34-8_202102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EDRP_CF34-8_202102.dotx</Template>
  <TotalTime>0</TotalTime>
  <Pages>2</Pages>
  <Words>256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MTU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KLEINERT-ALBRECHT, Christian</dc:creator>
  <cp:lastModifiedBy>KLEINERT-ALBRECHT, Christian</cp:lastModifiedBy>
  <cp:revision>1</cp:revision>
  <cp:lastPrinted>2020-01-21T20:47:00Z</cp:lastPrinted>
  <dcterms:created xsi:type="dcterms:W3CDTF">2025-10-16T12:50:00Z</dcterms:created>
  <dcterms:modified xsi:type="dcterms:W3CDTF">2025-10-16T12:50:00Z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bc6aa6-b0dd-459a-b4e3-9c1d32e62d98_Enabled">
    <vt:lpwstr>true</vt:lpwstr>
  </property>
  <property fmtid="{D5CDD505-2E9C-101B-9397-08002B2CF9AE}" pid="3" name="MSIP_Label_b7bc6aa6-b0dd-459a-b4e3-9c1d32e62d98_SetDate">
    <vt:lpwstr>2025-10-16T12:50:40Z</vt:lpwstr>
  </property>
  <property fmtid="{D5CDD505-2E9C-101B-9397-08002B2CF9AE}" pid="4" name="MSIP_Label_b7bc6aa6-b0dd-459a-b4e3-9c1d32e62d98_Method">
    <vt:lpwstr>Standard</vt:lpwstr>
  </property>
  <property fmtid="{D5CDD505-2E9C-101B-9397-08002B2CF9AE}" pid="5" name="MSIP_Label_b7bc6aa6-b0dd-459a-b4e3-9c1d32e62d98_Name">
    <vt:lpwstr>MTU Proprietary Information</vt:lpwstr>
  </property>
  <property fmtid="{D5CDD505-2E9C-101B-9397-08002B2CF9AE}" pid="6" name="MSIP_Label_b7bc6aa6-b0dd-459a-b4e3-9c1d32e62d98_SiteId">
    <vt:lpwstr>eebc6226-7d59-484b-90ee-5875d0c44e4a</vt:lpwstr>
  </property>
  <property fmtid="{D5CDD505-2E9C-101B-9397-08002B2CF9AE}" pid="7" name="MSIP_Label_b7bc6aa6-b0dd-459a-b4e3-9c1d32e62d98_ActionId">
    <vt:lpwstr>f46aa1ec-4d21-401c-8cb9-2646f3c3f8f4</vt:lpwstr>
  </property>
  <property fmtid="{D5CDD505-2E9C-101B-9397-08002B2CF9AE}" pid="8" name="MSIP_Label_b7bc6aa6-b0dd-459a-b4e3-9c1d32e62d98_ContentBits">
    <vt:lpwstr>0</vt:lpwstr>
  </property>
  <property fmtid="{D5CDD505-2E9C-101B-9397-08002B2CF9AE}" pid="9" name="MSIP_Label_b7bc6aa6-b0dd-459a-b4e3-9c1d32e62d98_Tag">
    <vt:lpwstr>10, 3, 0, 1</vt:lpwstr>
  </property>
</Properties>
</file>