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D16BF8" w:rsidRPr="00D16BF8" w14:paraId="40C26853" w14:textId="77777777" w:rsidTr="00D16BF8">
        <w:trPr>
          <w:trHeight w:val="748"/>
        </w:trPr>
        <w:tc>
          <w:tcPr>
            <w:tcW w:w="52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03CFA0" w14:textId="77777777" w:rsidR="00D16BF8" w:rsidRPr="00A57B54" w:rsidRDefault="00D16BF8" w:rsidP="00D16BF8">
            <w:pPr>
              <w:jc w:val="center"/>
              <w:rPr>
                <w:b/>
                <w:sz w:val="22"/>
                <w:lang w:val="en-US"/>
              </w:rPr>
            </w:pPr>
            <w:r w:rsidRPr="00A57B54">
              <w:rPr>
                <w:b/>
                <w:sz w:val="22"/>
                <w:lang w:val="en-US"/>
              </w:rPr>
              <w:t>Engine S/N</w:t>
            </w:r>
          </w:p>
          <w:p w14:paraId="241B8747" w14:textId="4D40FA13" w:rsidR="00D16BF8" w:rsidRPr="00D16BF8" w:rsidRDefault="00D16BF8" w:rsidP="00D16BF8">
            <w:pPr>
              <w:jc w:val="center"/>
              <w:rPr>
                <w:lang w:val="en-US"/>
              </w:rPr>
            </w:pPr>
            <w:r w:rsidRPr="00A57B54">
              <w:rPr>
                <w:sz w:val="28"/>
                <w:szCs w:val="20"/>
                <w:lang w:val="en-US"/>
              </w:rPr>
              <w:t>ENGINE_SERIAL_PLACEHOLDER</w:t>
            </w:r>
          </w:p>
        </w:tc>
        <w:tc>
          <w:tcPr>
            <w:tcW w:w="52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013A9C" w14:textId="77777777" w:rsidR="00D16BF8" w:rsidRPr="00612962" w:rsidRDefault="00D16BF8" w:rsidP="00D16BF8">
            <w:pPr>
              <w:jc w:val="center"/>
              <w:rPr>
                <w:b/>
                <w:sz w:val="22"/>
                <w:lang w:val="en-US"/>
              </w:rPr>
            </w:pPr>
            <w:r w:rsidRPr="00612962">
              <w:rPr>
                <w:b/>
                <w:sz w:val="22"/>
                <w:lang w:val="en-US"/>
              </w:rPr>
              <w:t>Project / WBS</w:t>
            </w:r>
          </w:p>
          <w:p w14:paraId="513386AC" w14:textId="4032738D" w:rsidR="00D16BF8" w:rsidRPr="00D16BF8" w:rsidRDefault="00D16BF8" w:rsidP="00D16BF8">
            <w:pPr>
              <w:jc w:val="center"/>
              <w:rPr>
                <w:lang w:val="en-US"/>
              </w:rPr>
            </w:pPr>
            <w:r w:rsidRPr="00612962">
              <w:rPr>
                <w:bCs/>
                <w:sz w:val="28"/>
                <w:szCs w:val="20"/>
                <w:lang w:val="en-US"/>
              </w:rPr>
              <w:t>WORK_ORDER_PLACEHOLDER</w:t>
            </w:r>
          </w:p>
        </w:tc>
      </w:tr>
      <w:tr w:rsidR="002969E1" w:rsidRPr="00D16BF8" w14:paraId="2A95DB1B" w14:textId="77777777" w:rsidTr="00D16BF8">
        <w:trPr>
          <w:trHeight w:val="51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0AF2" w14:textId="77777777" w:rsidR="002969E1" w:rsidRPr="00D317B4" w:rsidRDefault="00D317B4" w:rsidP="002969E1">
            <w:pPr>
              <w:rPr>
                <w:b/>
                <w:sz w:val="20"/>
                <w:lang w:val="en-GB"/>
              </w:rPr>
            </w:pPr>
            <w:r w:rsidRPr="00D317B4">
              <w:rPr>
                <w:b/>
                <w:lang w:val="en-GB"/>
              </w:rPr>
              <w:t>Section 1</w:t>
            </w:r>
            <w:r w:rsidRPr="00D317B4">
              <w:rPr>
                <w:b/>
                <w:lang w:val="en-GB"/>
              </w:rPr>
              <w:tab/>
              <w:t>Engine on the pylon</w:t>
            </w:r>
            <w:r w:rsidR="00C959BD">
              <w:rPr>
                <w:b/>
                <w:lang w:val="en-GB"/>
              </w:rPr>
              <w:t xml:space="preserve"> </w:t>
            </w:r>
            <w:r w:rsidR="00C959BD" w:rsidRPr="00825C70">
              <w:rPr>
                <w:i/>
                <w:lang w:val="en-GB"/>
              </w:rPr>
              <w:t>(</w:t>
            </w:r>
            <w:r w:rsidR="00C959BD">
              <w:rPr>
                <w:i/>
                <w:lang w:val="en-GB"/>
              </w:rPr>
              <w:t>G57-72-00-00M101 Sheet 3</w:t>
            </w:r>
            <w:r w:rsidR="00C959BD" w:rsidRPr="00825C70">
              <w:rPr>
                <w:i/>
                <w:lang w:val="en-GB"/>
              </w:rPr>
              <w:t>)</w:t>
            </w:r>
          </w:p>
        </w:tc>
      </w:tr>
    </w:tbl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35"/>
        <w:gridCol w:w="7219"/>
        <w:gridCol w:w="2802"/>
      </w:tblGrid>
      <w:tr w:rsidR="00237470" w:rsidRPr="00B576CE" w14:paraId="52CB9B88" w14:textId="77777777" w:rsidTr="00C75DD0">
        <w:trPr>
          <w:trHeight w:val="252"/>
        </w:trPr>
        <w:tc>
          <w:tcPr>
            <w:tcW w:w="4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035195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45D9280" w14:textId="77777777" w:rsidR="00237470" w:rsidRPr="00D317B4" w:rsidRDefault="00237470" w:rsidP="00C959BD">
            <w:pPr>
              <w:rPr>
                <w:sz w:val="20"/>
                <w:szCs w:val="20"/>
                <w:lang w:val="en-GB"/>
              </w:rPr>
            </w:pPr>
            <w:r w:rsidRPr="00D317B4">
              <w:rPr>
                <w:sz w:val="20"/>
                <w:szCs w:val="20"/>
                <w:lang w:val="en-GB"/>
              </w:rPr>
              <w:t>Int</w:t>
            </w:r>
            <w:r>
              <w:rPr>
                <w:sz w:val="20"/>
                <w:szCs w:val="20"/>
                <w:lang w:val="en-GB"/>
              </w:rPr>
              <w:t>ake/Bellmouth connections (T1.2</w:t>
            </w:r>
            <w:r w:rsidRPr="00D317B4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CA1C60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08AF93F4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B576CE" w14:paraId="0A851771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A8A78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F042B" w14:textId="77777777" w:rsidR="00237470" w:rsidRPr="00D317B4" w:rsidRDefault="00237470" w:rsidP="00C959B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8FD902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317B4" w14:paraId="455E8F70" w14:textId="77777777" w:rsidTr="00C75DD0">
        <w:trPr>
          <w:trHeight w:val="252"/>
        </w:trPr>
        <w:tc>
          <w:tcPr>
            <w:tcW w:w="4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E10B3D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78FE0D" w14:textId="77777777" w:rsidR="00237470" w:rsidRPr="00D317B4" w:rsidRDefault="00237470" w:rsidP="00D317B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Intake/Bellmouth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B6F8DC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2C75FC58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D317B4" w14:paraId="26CB6355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1A2DD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1D6B2" w14:textId="77777777" w:rsidR="00237470" w:rsidRDefault="00237470" w:rsidP="00D317B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63F69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317B4" w14:paraId="306A7E57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E7298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6F0C55" w14:textId="77777777" w:rsidR="00237470" w:rsidRPr="00D317B4" w:rsidRDefault="00237470" w:rsidP="00F978C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Fuel Supply Hose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38EDEC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6C0C56CA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D317B4" w14:paraId="034C8E26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DAC4C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7872B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19793B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317B4" w14:paraId="66035977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606C0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6DAE0A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Fuel Pressure Sense Line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A93F7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05CB5EE0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D317B4" w14:paraId="7F991310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C1CDF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C6D67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3DF2D1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317B4" w14:paraId="5180433B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D5688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6D73DA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PS13 Sense Line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0240DF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4C7F7A36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D317B4" w14:paraId="526CEE1C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01190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EA710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C0447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317B4" w14:paraId="41005761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78B9A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B36E36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PT25 Sense Line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7CA3C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3E36379D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D317B4" w14:paraId="34E3F66F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4F9CE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3E4F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B33ACF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317B4" w14:paraId="74F44486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1D4FF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204F7DB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MOP Sense Line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54F66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77E3B06D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D317B4" w14:paraId="40278316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5BD7E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36B82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F020CF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317B4" w14:paraId="6B960635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CAD52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F203D3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PT54 Sense Line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8971BE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20DD79CA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D317B4" w14:paraId="6A69B7FD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9188F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02926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2772BE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C959BD" w14:paraId="21311CB0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4645C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D4B1C80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Psump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Sense Line (TGB)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136BD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1EEDBB24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C959BD" w14:paraId="4955B9A1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63FC9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9F688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23AAA1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16BF8" w14:paraId="4D060007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F38D7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F48AC3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Psump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Oil Tank Sense Line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7C4203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23FD71DD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C959BD" w14:paraId="5F98089A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BF716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3126E" w14:textId="77777777" w:rsidR="00237470" w:rsidRDefault="00237470" w:rsidP="00F978C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70783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16BF8" w14:paraId="022C4522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ED7E1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0FCCE13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US"/>
              </w:rPr>
              <w:t>T-lube Oil Temperature Sensor Connector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7A61A1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6B003633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C959BD" w14:paraId="4D0C9A9E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4CD8A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E1D12" w14:textId="77777777" w:rsidR="00237470" w:rsidRDefault="00237470" w:rsidP="00F978C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1E28B6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317B4" w14:paraId="721D435D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48AB1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899ACB4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IDG-Cooler Cover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83275E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748A20E7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D317B4" w14:paraId="0B201CEF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E33F4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C0A82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FBE229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A53BD" w:rsidRPr="002A53BD" w14:paraId="282B40D9" w14:textId="77777777" w:rsidTr="002A53BD">
        <w:trPr>
          <w:trHeight w:val="608"/>
        </w:trPr>
        <w:tc>
          <w:tcPr>
            <w:tcW w:w="4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2AEB9" w14:textId="77777777" w:rsidR="002A53BD" w:rsidRPr="00D317B4" w:rsidRDefault="002A53BD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5EE5D" w14:textId="77777777" w:rsidR="002A53BD" w:rsidRDefault="002A53BD" w:rsidP="00F978C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Open Engine ID Plug if installed 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CC622A1" w14:textId="77777777" w:rsidR="002A53BD" w:rsidRPr="002A53BD" w:rsidRDefault="002A53BD" w:rsidP="002A53BD">
            <w:pPr>
              <w:jc w:val="center"/>
              <w:rPr>
                <w:sz w:val="16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16BF8" w14:paraId="7CA2C318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38DD1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443B41" w14:textId="77777777" w:rsidR="00237470" w:rsidRDefault="00237470" w:rsidP="00AC4B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FADEC</w:t>
            </w:r>
            <w:r w:rsidR="00AC4B5D">
              <w:rPr>
                <w:sz w:val="20"/>
                <w:szCs w:val="20"/>
                <w:lang w:val="en-GB"/>
              </w:rPr>
              <w:t xml:space="preserve"> &amp; Test ID Plug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EF11E3">
              <w:rPr>
                <w:sz w:val="20"/>
                <w:szCs w:val="20"/>
                <w:lang w:val="en-GB"/>
              </w:rPr>
              <w:t xml:space="preserve">Removal </w:t>
            </w:r>
            <w:r>
              <w:rPr>
                <w:sz w:val="20"/>
                <w:szCs w:val="20"/>
                <w:lang w:val="en-GB"/>
              </w:rPr>
              <w:t>(Cables, PS3)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A20C86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33C73757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C959BD" w14:paraId="1AFF1FFA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35C4B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8645D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4F29AF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D317B4" w14:paraId="356C9D1C" w14:textId="77777777" w:rsidTr="00C75DD0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A87F8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FBF203E" w14:textId="77777777" w:rsidR="00237470" w:rsidRDefault="00237470" w:rsidP="00F978C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US"/>
              </w:rPr>
              <w:t>Test Cell Drain Bottles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4BAA0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21B84646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D317B4" w14:paraId="58615F7F" w14:textId="77777777" w:rsidTr="00C75DD0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41610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23F4" w14:textId="77777777" w:rsidR="00237470" w:rsidRDefault="00237470" w:rsidP="00F978C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F30DB4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237470" w:rsidRPr="00C959BD" w14:paraId="474614A1" w14:textId="77777777" w:rsidTr="00BF035A">
        <w:trPr>
          <w:trHeight w:val="2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97251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34579" w14:textId="77777777" w:rsidR="00237470" w:rsidRPr="00C959BD" w:rsidRDefault="00237470" w:rsidP="00D76F0A">
            <w:pPr>
              <w:rPr>
                <w:sz w:val="20"/>
              </w:rPr>
            </w:pPr>
            <w:r w:rsidRPr="009512A3">
              <w:rPr>
                <w:sz w:val="20"/>
                <w:szCs w:val="20"/>
              </w:rPr>
              <w:t>Start Air Supply</w:t>
            </w:r>
            <w:r w:rsidR="002362C9">
              <w:rPr>
                <w:sz w:val="20"/>
                <w:szCs w:val="20"/>
              </w:rPr>
              <w:t xml:space="preserve"> </w:t>
            </w:r>
            <w:proofErr w:type="spellStart"/>
            <w:r w:rsidR="002362C9">
              <w:rPr>
                <w:sz w:val="20"/>
                <w:szCs w:val="20"/>
              </w:rPr>
              <w:t>Removal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4D07B3" w14:textId="77777777" w:rsidR="00237470" w:rsidRDefault="00237470" w:rsidP="00270D74">
            <w:pPr>
              <w:rPr>
                <w:sz w:val="20"/>
                <w:szCs w:val="20"/>
                <w:lang w:val="en-GB"/>
              </w:rPr>
            </w:pPr>
          </w:p>
          <w:p w14:paraId="3F2D4893" w14:textId="77777777" w:rsidR="00237470" w:rsidRPr="00D317B4" w:rsidRDefault="00237470" w:rsidP="00270D74">
            <w:pPr>
              <w:rPr>
                <w:sz w:val="20"/>
                <w:szCs w:val="20"/>
                <w:lang w:val="en-GB"/>
              </w:rPr>
            </w:pPr>
          </w:p>
        </w:tc>
      </w:tr>
      <w:tr w:rsidR="00237470" w:rsidRPr="00C959BD" w14:paraId="0479AC68" w14:textId="77777777" w:rsidTr="003571DC">
        <w:trPr>
          <w:trHeight w:val="25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4D89" w14:textId="77777777" w:rsidR="00237470" w:rsidRPr="00D317B4" w:rsidRDefault="00237470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73F0" w14:textId="77777777" w:rsidR="00237470" w:rsidRPr="009512A3" w:rsidRDefault="00237470" w:rsidP="00D76F0A">
            <w:pPr>
              <w:rPr>
                <w:sz w:val="20"/>
                <w:szCs w:val="20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2D78A1" w14:textId="77777777" w:rsidR="00237470" w:rsidRPr="00D317B4" w:rsidRDefault="00C75DD0" w:rsidP="00C75DD0">
            <w:pPr>
              <w:jc w:val="center"/>
              <w:rPr>
                <w:sz w:val="20"/>
                <w:szCs w:val="20"/>
                <w:lang w:val="en-GB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BF035A" w:rsidRPr="00C959BD" w14:paraId="0BE5A5E5" w14:textId="77777777" w:rsidTr="003571DC">
        <w:trPr>
          <w:trHeight w:val="695"/>
        </w:trPr>
        <w:tc>
          <w:tcPr>
            <w:tcW w:w="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C542" w14:textId="77777777" w:rsidR="00BF035A" w:rsidRPr="00D317B4" w:rsidRDefault="00BF035A" w:rsidP="00270D74">
            <w:pPr>
              <w:pStyle w:val="berschrift1"/>
              <w:rPr>
                <w:lang w:val="en-GB"/>
              </w:rPr>
            </w:pPr>
          </w:p>
        </w:tc>
        <w:tc>
          <w:tcPr>
            <w:tcW w:w="7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46A6" w14:textId="77777777" w:rsidR="00BF035A" w:rsidRPr="009512A3" w:rsidRDefault="003571DC" w:rsidP="00D76F0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Removal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from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pylon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C1E27B1" w14:textId="77777777" w:rsidR="00BF035A" w:rsidRPr="00E630DE" w:rsidRDefault="00BF035A" w:rsidP="00BF035A">
            <w:pPr>
              <w:jc w:val="center"/>
              <w:rPr>
                <w:sz w:val="16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</w:tbl>
    <w:p w14:paraId="0419E796" w14:textId="77777777" w:rsidR="003571DC" w:rsidRDefault="003571DC"/>
    <w:p w14:paraId="70D60B1B" w14:textId="77777777" w:rsidR="003571DC" w:rsidRDefault="003571DC"/>
    <w:p w14:paraId="5E74EBB0" w14:textId="77777777" w:rsidR="003571DC" w:rsidRDefault="003571DC"/>
    <w:tbl>
      <w:tblPr>
        <w:tblStyle w:val="Tabellenraster2"/>
        <w:tblW w:w="10488" w:type="dxa"/>
        <w:tblLook w:val="04A0" w:firstRow="1" w:lastRow="0" w:firstColumn="1" w:lastColumn="0" w:noHBand="0" w:noVBand="1"/>
      </w:tblPr>
      <w:tblGrid>
        <w:gridCol w:w="431"/>
        <w:gridCol w:w="3108"/>
        <w:gridCol w:w="500"/>
        <w:gridCol w:w="628"/>
        <w:gridCol w:w="576"/>
        <w:gridCol w:w="848"/>
        <w:gridCol w:w="357"/>
        <w:gridCol w:w="1208"/>
        <w:gridCol w:w="10"/>
        <w:gridCol w:w="2790"/>
        <w:gridCol w:w="32"/>
      </w:tblGrid>
      <w:tr w:rsidR="002969E1" w:rsidRPr="00D16BF8" w14:paraId="202262CE" w14:textId="77777777" w:rsidTr="002A53BD">
        <w:trPr>
          <w:trHeight w:val="2"/>
        </w:trPr>
        <w:tc>
          <w:tcPr>
            <w:tcW w:w="10488" w:type="dxa"/>
            <w:gridSpan w:val="11"/>
            <w:tcBorders>
              <w:bottom w:val="single" w:sz="4" w:space="0" w:color="auto"/>
            </w:tcBorders>
            <w:vAlign w:val="center"/>
          </w:tcPr>
          <w:p w14:paraId="4682B9E5" w14:textId="77777777" w:rsidR="002969E1" w:rsidRPr="00D317B4" w:rsidRDefault="002969E1" w:rsidP="002969E1">
            <w:pPr>
              <w:rPr>
                <w:b/>
                <w:sz w:val="20"/>
                <w:lang w:val="en-GB"/>
              </w:rPr>
            </w:pPr>
            <w:r w:rsidRPr="00D317B4">
              <w:rPr>
                <w:b/>
                <w:lang w:val="en-GB"/>
              </w:rPr>
              <w:t>Section 2</w:t>
            </w:r>
            <w:r w:rsidRPr="00D317B4">
              <w:rPr>
                <w:b/>
                <w:lang w:val="en-GB"/>
              </w:rPr>
              <w:tab/>
            </w:r>
            <w:r w:rsidR="00D317B4" w:rsidRPr="00D317B4">
              <w:rPr>
                <w:b/>
                <w:lang w:val="en-GB"/>
              </w:rPr>
              <w:t>Engine on the shipping stand</w:t>
            </w:r>
            <w:r w:rsidR="00C959BD">
              <w:rPr>
                <w:b/>
                <w:lang w:val="en-GB"/>
              </w:rPr>
              <w:t xml:space="preserve"> </w:t>
            </w:r>
            <w:r w:rsidR="00C959BD" w:rsidRPr="00825C70">
              <w:rPr>
                <w:i/>
                <w:lang w:val="en-GB"/>
              </w:rPr>
              <w:t>(</w:t>
            </w:r>
            <w:r w:rsidR="00C959BD">
              <w:rPr>
                <w:i/>
                <w:lang w:val="en-GB"/>
              </w:rPr>
              <w:t>G57-72-00-00M101 Sheet 3</w:t>
            </w:r>
            <w:r w:rsidR="00C959BD" w:rsidRPr="00825C70">
              <w:rPr>
                <w:i/>
                <w:lang w:val="en-GB"/>
              </w:rPr>
              <w:t>)</w:t>
            </w:r>
          </w:p>
        </w:tc>
      </w:tr>
      <w:tr w:rsidR="0066159F" w:rsidRPr="00AE46F2" w14:paraId="732B89DD" w14:textId="77777777" w:rsidTr="002A53BD">
        <w:trPr>
          <w:trHeight w:val="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53FCB" w14:textId="77777777" w:rsidR="0066159F" w:rsidRPr="00D317B4" w:rsidRDefault="0066159F" w:rsidP="00C05F50">
            <w:pPr>
              <w:pStyle w:val="berschrift1"/>
              <w:rPr>
                <w:lang w:val="en-GB"/>
              </w:rPr>
            </w:pPr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D291C" w14:textId="77777777" w:rsidR="0066159F" w:rsidRPr="00C7336F" w:rsidRDefault="0066159F" w:rsidP="00C05F50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AFT</w:t>
            </w:r>
            <w:r w:rsidRPr="009512A3">
              <w:rPr>
                <w:sz w:val="20"/>
                <w:szCs w:val="20"/>
                <w:lang w:val="en-US"/>
              </w:rPr>
              <w:t xml:space="preserve"> Engine Mount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7EF342" w14:textId="77777777" w:rsidR="0066159F" w:rsidRPr="00C7336F" w:rsidRDefault="0066159F" w:rsidP="00C05F50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Cust.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470DE1" w14:textId="77777777" w:rsidR="0066159F" w:rsidRPr="00C708C1" w:rsidRDefault="0066159F" w:rsidP="00C05F50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EC67F4" w14:textId="77777777" w:rsidR="0066159F" w:rsidRPr="00C7336F" w:rsidRDefault="0066159F" w:rsidP="00C05F50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Slave.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5CAED1" w14:textId="77777777" w:rsidR="0066159F" w:rsidRDefault="0066159F" w:rsidP="00C05F50">
            <w:pPr>
              <w:rPr>
                <w:sz w:val="20"/>
                <w:szCs w:val="20"/>
              </w:rPr>
            </w:pPr>
          </w:p>
          <w:p w14:paraId="3DAB6417" w14:textId="77777777" w:rsidR="0066159F" w:rsidRPr="00AE46F2" w:rsidRDefault="0066159F" w:rsidP="00C05F50">
            <w:pPr>
              <w:rPr>
                <w:sz w:val="20"/>
                <w:szCs w:val="20"/>
              </w:rPr>
            </w:pPr>
          </w:p>
        </w:tc>
      </w:tr>
      <w:tr w:rsidR="0066159F" w:rsidRPr="00AE46F2" w14:paraId="7DB4746B" w14:textId="77777777" w:rsidTr="002A53BD">
        <w:trPr>
          <w:trHeight w:val="1"/>
        </w:trPr>
        <w:tc>
          <w:tcPr>
            <w:tcW w:w="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D65F" w14:textId="77777777" w:rsidR="0066159F" w:rsidRPr="00D317B4" w:rsidRDefault="0066159F" w:rsidP="00573811">
            <w:pPr>
              <w:pStyle w:val="berschrift1"/>
              <w:rPr>
                <w:lang w:val="en-GB"/>
              </w:rPr>
            </w:pPr>
          </w:p>
        </w:tc>
        <w:tc>
          <w:tcPr>
            <w:tcW w:w="31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B0FAB7" w14:textId="77777777" w:rsidR="0066159F" w:rsidRPr="009512A3" w:rsidRDefault="0066159F" w:rsidP="00E6488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8F1027" w14:textId="77777777" w:rsidR="0066159F" w:rsidRPr="009512A3" w:rsidRDefault="0066159F" w:rsidP="00E6488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6B818F" w14:textId="77777777" w:rsidR="0066159F" w:rsidRPr="009512A3" w:rsidRDefault="0066159F" w:rsidP="00E6488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6192C" w14:textId="77777777" w:rsidR="0066159F" w:rsidRPr="009512A3" w:rsidRDefault="0066159F" w:rsidP="00E6488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109F1A" w14:textId="77777777" w:rsidR="0066159F" w:rsidRPr="00AE46F2" w:rsidRDefault="0066159F" w:rsidP="00E64889">
            <w:pPr>
              <w:jc w:val="center"/>
              <w:rPr>
                <w:sz w:val="20"/>
                <w:szCs w:val="20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66159F" w:rsidRPr="00AE46F2" w14:paraId="4CD1FBE4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3341F" w14:textId="77777777" w:rsidR="0066159F" w:rsidRPr="00D317B4" w:rsidRDefault="0066159F" w:rsidP="00726613">
            <w:pPr>
              <w:pStyle w:val="berschrift1"/>
              <w:rPr>
                <w:lang w:val="en-GB"/>
              </w:rPr>
            </w:pPr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3377E" w14:textId="77777777" w:rsidR="0066159F" w:rsidRPr="009512A3" w:rsidRDefault="0066159F" w:rsidP="0072661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FWD Engine Mount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84B963" w14:textId="77777777" w:rsidR="0066159F" w:rsidRPr="009512A3" w:rsidRDefault="0066159F" w:rsidP="0072661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C8D1EC" w14:textId="77777777" w:rsidR="0066159F" w:rsidRPr="00C708C1" w:rsidRDefault="0066159F" w:rsidP="00726613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2A251A" w14:textId="77777777" w:rsidR="0066159F" w:rsidRPr="00C7336F" w:rsidRDefault="0066159F" w:rsidP="00726613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Slave.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DE0C2C" w14:textId="77777777" w:rsidR="0066159F" w:rsidRDefault="0066159F" w:rsidP="00726613">
            <w:pPr>
              <w:rPr>
                <w:sz w:val="20"/>
                <w:szCs w:val="20"/>
              </w:rPr>
            </w:pPr>
          </w:p>
          <w:p w14:paraId="3D85B087" w14:textId="77777777" w:rsidR="0066159F" w:rsidRPr="00AE46F2" w:rsidRDefault="0066159F" w:rsidP="00726613">
            <w:pPr>
              <w:rPr>
                <w:sz w:val="20"/>
                <w:szCs w:val="20"/>
              </w:rPr>
            </w:pPr>
          </w:p>
        </w:tc>
      </w:tr>
      <w:tr w:rsidR="0066159F" w:rsidRPr="00AE46F2" w14:paraId="3FFFEFBA" w14:textId="77777777" w:rsidTr="002A53BD">
        <w:trPr>
          <w:gridAfter w:val="1"/>
          <w:wAfter w:w="32" w:type="dxa"/>
          <w:trHeight w:val="414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334B" w14:textId="77777777" w:rsidR="0066159F" w:rsidRPr="00D317B4" w:rsidRDefault="0066159F" w:rsidP="00573811">
            <w:pPr>
              <w:pStyle w:val="berschrift1"/>
              <w:rPr>
                <w:lang w:val="en-GB"/>
              </w:rPr>
            </w:pPr>
          </w:p>
        </w:tc>
        <w:tc>
          <w:tcPr>
            <w:tcW w:w="3108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1F19971" w14:textId="77777777" w:rsidR="0066159F" w:rsidRDefault="0066159F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4BAE" w14:textId="77777777" w:rsidR="0066159F" w:rsidRDefault="0066159F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89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C44EC" w14:textId="77777777" w:rsidR="0066159F" w:rsidRDefault="0066159F" w:rsidP="00726613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Barrel nut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0D1588" w14:textId="77777777" w:rsidR="0066159F" w:rsidRPr="00AE46F2" w:rsidRDefault="0066159F" w:rsidP="00E64889">
            <w:pPr>
              <w:jc w:val="center"/>
              <w:rPr>
                <w:sz w:val="20"/>
                <w:szCs w:val="20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66159F" w:rsidRPr="00AE46F2" w14:paraId="4C198067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C8D02" w14:textId="77777777" w:rsidR="0066159F" w:rsidRPr="00D317B4" w:rsidRDefault="0066159F" w:rsidP="00726613">
            <w:pPr>
              <w:pStyle w:val="berschrift1"/>
              <w:rPr>
                <w:lang w:val="en-GB"/>
              </w:rPr>
            </w:pPr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A68C9" w14:textId="77777777" w:rsidR="0066159F" w:rsidRDefault="0066159F" w:rsidP="0072661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Thrust links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F29F71" w14:textId="77777777" w:rsidR="0066159F" w:rsidRDefault="0066159F" w:rsidP="0072661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DB8346" w14:textId="77777777" w:rsidR="0066159F" w:rsidRPr="00C708C1" w:rsidRDefault="0066159F" w:rsidP="00726613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47EA5F" w14:textId="77777777" w:rsidR="0066159F" w:rsidRPr="00C7336F" w:rsidRDefault="0066159F" w:rsidP="00726613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Slave.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F72577" w14:textId="77777777" w:rsidR="0066159F" w:rsidRDefault="0066159F" w:rsidP="00726613">
            <w:pPr>
              <w:rPr>
                <w:sz w:val="20"/>
                <w:szCs w:val="20"/>
              </w:rPr>
            </w:pPr>
          </w:p>
          <w:p w14:paraId="7C650FBB" w14:textId="77777777" w:rsidR="0066159F" w:rsidRPr="00AE46F2" w:rsidRDefault="0066159F" w:rsidP="00726613">
            <w:pPr>
              <w:rPr>
                <w:sz w:val="20"/>
                <w:szCs w:val="20"/>
              </w:rPr>
            </w:pPr>
          </w:p>
        </w:tc>
      </w:tr>
      <w:tr w:rsidR="0066159F" w:rsidRPr="00AE46F2" w14:paraId="42C81BA6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FD8D9" w14:textId="77777777" w:rsidR="0066159F" w:rsidRPr="00D317B4" w:rsidRDefault="0066159F" w:rsidP="00573811">
            <w:pPr>
              <w:pStyle w:val="berschrift1"/>
              <w:rPr>
                <w:lang w:val="en-GB"/>
              </w:rPr>
            </w:pPr>
          </w:p>
        </w:tc>
        <w:tc>
          <w:tcPr>
            <w:tcW w:w="3108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3D0E9FC0" w14:textId="77777777" w:rsidR="0066159F" w:rsidRDefault="0066159F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51354F3" w14:textId="77777777" w:rsidR="0066159F" w:rsidRDefault="0066159F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89" w:type="dxa"/>
            <w:gridSpan w:val="4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1AEE412" w14:textId="77777777" w:rsidR="0066159F" w:rsidRDefault="0066159F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702855" w14:textId="77777777" w:rsidR="0066159F" w:rsidRPr="00AE46F2" w:rsidRDefault="0066159F" w:rsidP="00E64889">
            <w:pPr>
              <w:jc w:val="center"/>
              <w:rPr>
                <w:sz w:val="20"/>
                <w:szCs w:val="20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726613" w:rsidRPr="00AE46F2" w14:paraId="01D31B0B" w14:textId="77777777" w:rsidTr="002A53BD">
        <w:trPr>
          <w:gridAfter w:val="1"/>
          <w:wAfter w:w="32" w:type="dxa"/>
          <w:trHeight w:val="672"/>
        </w:trPr>
        <w:tc>
          <w:tcPr>
            <w:tcW w:w="4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986D3" w14:textId="77777777" w:rsidR="00726613" w:rsidRPr="00D317B4" w:rsidRDefault="00726613" w:rsidP="00573811">
            <w:pPr>
              <w:pStyle w:val="berschrift1"/>
              <w:rPr>
                <w:lang w:val="en-GB"/>
              </w:rPr>
            </w:pPr>
          </w:p>
        </w:tc>
        <w:tc>
          <w:tcPr>
            <w:tcW w:w="722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6061F" w14:textId="77777777" w:rsidR="00726613" w:rsidRDefault="00726613" w:rsidP="00D76F0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Bleed Cover</w:t>
            </w:r>
            <w:r w:rsidR="003571DC"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5B951" w14:textId="77777777" w:rsidR="00726613" w:rsidRPr="007C6FC1" w:rsidRDefault="00726613" w:rsidP="003571DC">
            <w:pPr>
              <w:rPr>
                <w:sz w:val="16"/>
                <w:lang w:val="en-US"/>
              </w:rPr>
            </w:pPr>
          </w:p>
        </w:tc>
      </w:tr>
      <w:tr w:rsidR="00726613" w:rsidRPr="00AE46F2" w14:paraId="5E276032" w14:textId="77777777" w:rsidTr="002A53BD">
        <w:trPr>
          <w:gridAfter w:val="1"/>
          <w:wAfter w:w="32" w:type="dxa"/>
          <w:trHeight w:val="60"/>
        </w:trPr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11478" w14:textId="77777777" w:rsidR="00726613" w:rsidRPr="00D317B4" w:rsidRDefault="00726613" w:rsidP="00573811">
            <w:pPr>
              <w:pStyle w:val="berschrift1"/>
              <w:rPr>
                <w:lang w:val="en-GB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AFE28" w14:textId="77777777" w:rsidR="00726613" w:rsidRDefault="00726613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354F12" w14:textId="77777777" w:rsidR="00726613" w:rsidRPr="007C6FC1" w:rsidRDefault="00726613" w:rsidP="00726613">
            <w:pPr>
              <w:jc w:val="center"/>
              <w:rPr>
                <w:sz w:val="16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64889" w:rsidRPr="00D16BF8" w14:paraId="74C22E31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4558" w14:textId="77777777" w:rsidR="00E64889" w:rsidRPr="00D317B4" w:rsidRDefault="00E64889" w:rsidP="00573811">
            <w:pPr>
              <w:pStyle w:val="berschrift1"/>
              <w:rPr>
                <w:lang w:val="en-GB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AF905" w14:textId="77777777" w:rsidR="00E64889" w:rsidRDefault="00E64889" w:rsidP="00D76F0A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AGB Covers &amp; Blanks</w:t>
            </w:r>
            <w:r>
              <w:rPr>
                <w:sz w:val="20"/>
                <w:szCs w:val="20"/>
                <w:lang w:val="en-US"/>
              </w:rPr>
              <w:t xml:space="preserve"> (IDG &amp; Hydraulic pump)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FE333" w14:textId="77777777" w:rsidR="00E64889" w:rsidRDefault="00E64889" w:rsidP="00573811">
            <w:pPr>
              <w:rPr>
                <w:sz w:val="20"/>
                <w:szCs w:val="20"/>
                <w:lang w:val="en-GB"/>
              </w:rPr>
            </w:pPr>
          </w:p>
          <w:p w14:paraId="57FBDFB6" w14:textId="77777777" w:rsidR="00E64889" w:rsidRPr="00F46209" w:rsidRDefault="00E64889" w:rsidP="00573811">
            <w:pPr>
              <w:rPr>
                <w:sz w:val="20"/>
                <w:szCs w:val="20"/>
                <w:lang w:val="en-GB"/>
              </w:rPr>
            </w:pPr>
          </w:p>
        </w:tc>
      </w:tr>
      <w:tr w:rsidR="00E64889" w:rsidRPr="00F46209" w14:paraId="42419D11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30F47" w14:textId="77777777" w:rsidR="00E64889" w:rsidRPr="00D317B4" w:rsidRDefault="00E64889" w:rsidP="00573811">
            <w:pPr>
              <w:pStyle w:val="berschrift1"/>
              <w:rPr>
                <w:lang w:val="en-GB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EBD6" w14:textId="77777777" w:rsidR="00E64889" w:rsidRPr="009512A3" w:rsidRDefault="00E64889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D50CE" w14:textId="77777777" w:rsidR="00E64889" w:rsidRPr="00F46209" w:rsidRDefault="00E64889" w:rsidP="00E64889">
            <w:pPr>
              <w:jc w:val="center"/>
              <w:rPr>
                <w:sz w:val="20"/>
                <w:szCs w:val="20"/>
                <w:lang w:val="en-GB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C959BD" w:rsidRPr="00C959BD" w14:paraId="423D1E2E" w14:textId="77777777" w:rsidTr="002A53BD">
        <w:trPr>
          <w:gridAfter w:val="1"/>
          <w:wAfter w:w="32" w:type="dxa"/>
          <w:trHeight w:val="1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371C9" w14:textId="77777777" w:rsidR="00C959BD" w:rsidRPr="00F46209" w:rsidRDefault="00C959BD" w:rsidP="00214884">
            <w:pPr>
              <w:pStyle w:val="berschrift1"/>
              <w:rPr>
                <w:lang w:val="en-GB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11957" w14:textId="77777777" w:rsidR="00C959BD" w:rsidRPr="00D76F0A" w:rsidRDefault="00F46209" w:rsidP="00214884">
            <w:pPr>
              <w:rPr>
                <w:sz w:val="20"/>
                <w:lang w:val="en-GB"/>
              </w:rPr>
            </w:pPr>
            <w:r>
              <w:rPr>
                <w:sz w:val="20"/>
                <w:szCs w:val="20"/>
                <w:lang w:val="en-US"/>
              </w:rPr>
              <w:t>Pre-cooler Valve Cover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55F8F9" w14:textId="77777777" w:rsidR="00C959BD" w:rsidRPr="00D76F0A" w:rsidRDefault="00C959BD" w:rsidP="00214884">
            <w:pPr>
              <w:rPr>
                <w:sz w:val="20"/>
                <w:szCs w:val="20"/>
                <w:lang w:val="en-GB"/>
              </w:rPr>
            </w:pPr>
          </w:p>
        </w:tc>
      </w:tr>
      <w:tr w:rsidR="00C959BD" w:rsidRPr="00C959BD" w14:paraId="6EAE82E3" w14:textId="77777777" w:rsidTr="002A53BD">
        <w:trPr>
          <w:gridAfter w:val="1"/>
          <w:wAfter w:w="32" w:type="dxa"/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AD9E" w14:textId="77777777" w:rsidR="00C959BD" w:rsidRPr="00D76F0A" w:rsidRDefault="00C959BD" w:rsidP="00214884">
            <w:pPr>
              <w:rPr>
                <w:sz w:val="16"/>
                <w:lang w:val="en-GB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573F" w14:textId="77777777" w:rsidR="00C959BD" w:rsidRPr="0000572D" w:rsidRDefault="00C959BD" w:rsidP="00214884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C1FE559" w14:textId="77777777" w:rsidR="00C959BD" w:rsidRPr="0000572D" w:rsidRDefault="00E64889" w:rsidP="00214884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64889" w:rsidRPr="00D16BF8" w14:paraId="69BEFE35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02C89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572B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Exhaust </w:t>
            </w:r>
            <w:r w:rsidR="00A17D0F">
              <w:rPr>
                <w:sz w:val="20"/>
                <w:szCs w:val="20"/>
                <w:lang w:val="en-US"/>
              </w:rPr>
              <w:t>Removal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9512A3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  <w:lang w:val="en-US"/>
              </w:rPr>
              <w:t>Primary plug</w:t>
            </w:r>
            <w:r w:rsidRPr="009512A3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Primary nozzle</w:t>
            </w:r>
            <w:r w:rsidRPr="009512A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31C678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  <w:p w14:paraId="1997A5C4" w14:textId="77777777" w:rsidR="00E64889" w:rsidRPr="003B7E3D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E64889" w:rsidRPr="00C959BD" w14:paraId="08A3E7D2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B2552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3B47A" w14:textId="77777777" w:rsidR="00E64889" w:rsidRPr="009512A3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F5F32" w14:textId="77777777" w:rsidR="00E64889" w:rsidRPr="003B7E3D" w:rsidRDefault="00E64889" w:rsidP="00E64889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64889" w:rsidRPr="00D76F0A" w14:paraId="29DF21EF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110EC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2F8F7" w14:textId="77777777" w:rsidR="00E64889" w:rsidRPr="009512A3" w:rsidRDefault="00E64889" w:rsidP="0021488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Air Turbine Starter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45DD4B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  <w:p w14:paraId="01475D9E" w14:textId="77777777" w:rsidR="00E64889" w:rsidRPr="003B7E3D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E64889" w:rsidRPr="00D76F0A" w14:paraId="26023F8F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595C1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F00D6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013BF" w14:textId="77777777" w:rsidR="00E64889" w:rsidRPr="003B7E3D" w:rsidRDefault="00E64889" w:rsidP="00E64889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64889" w:rsidRPr="00D76F0A" w14:paraId="1F7BAF7E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D1B21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69416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Air Turbine Start Valve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3BD453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  <w:p w14:paraId="674D672A" w14:textId="77777777" w:rsidR="00E64889" w:rsidRPr="003B7E3D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E64889" w:rsidRPr="00D76F0A" w14:paraId="4C0F81B7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84A90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175B1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CD90C" w14:textId="77777777" w:rsidR="00E64889" w:rsidRPr="003B7E3D" w:rsidRDefault="00E64889" w:rsidP="00E64889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64889" w:rsidRPr="00D76F0A" w14:paraId="7095343A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039F4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BEB67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</w:rPr>
              <w:t>T-</w:t>
            </w:r>
            <w:proofErr w:type="spellStart"/>
            <w:r>
              <w:rPr>
                <w:sz w:val="20"/>
              </w:rPr>
              <w:t>Lube</w:t>
            </w:r>
            <w:proofErr w:type="spellEnd"/>
            <w:r>
              <w:rPr>
                <w:sz w:val="20"/>
              </w:rPr>
              <w:t xml:space="preserve"> Oil </w:t>
            </w:r>
            <w:proofErr w:type="spellStart"/>
            <w:r>
              <w:rPr>
                <w:sz w:val="20"/>
              </w:rPr>
              <w:t>Temperature</w:t>
            </w:r>
            <w:proofErr w:type="spellEnd"/>
            <w:r>
              <w:rPr>
                <w:sz w:val="20"/>
              </w:rPr>
              <w:t xml:space="preserve"> Sensor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2BD3C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  <w:p w14:paraId="7C12996F" w14:textId="77777777" w:rsidR="00E64889" w:rsidRPr="003B7E3D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E64889" w:rsidRPr="00D76F0A" w14:paraId="3DCBAAC6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18D7B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D7DA1" w14:textId="77777777" w:rsidR="00E64889" w:rsidRDefault="00E64889" w:rsidP="00214884">
            <w:pPr>
              <w:rPr>
                <w:sz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94A14" w14:textId="77777777" w:rsidR="00E64889" w:rsidRPr="003B7E3D" w:rsidRDefault="00E64889" w:rsidP="00E64889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64889" w:rsidRPr="00D16BF8" w14:paraId="4872E24F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3342D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57404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lang w:val="en-GB"/>
              </w:rPr>
              <w:t>Psump</w:t>
            </w:r>
            <w:proofErr w:type="spellEnd"/>
            <w:r>
              <w:rPr>
                <w:sz w:val="20"/>
                <w:lang w:val="en-GB"/>
              </w:rPr>
              <w:t xml:space="preserve"> Oil Tank Sense Line A</w:t>
            </w:r>
            <w:r w:rsidRPr="009B1913">
              <w:rPr>
                <w:sz w:val="20"/>
                <w:lang w:val="en-GB"/>
              </w:rPr>
              <w:t>dapter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D0BD36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  <w:p w14:paraId="62F7688D" w14:textId="77777777" w:rsidR="00E64889" w:rsidRPr="003B7E3D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E64889" w:rsidRPr="00F46209" w14:paraId="211E9E9A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0C404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CCD0E" w14:textId="77777777" w:rsidR="00E64889" w:rsidRDefault="00E64889" w:rsidP="00214884">
            <w:pPr>
              <w:rPr>
                <w:sz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378D0" w14:textId="77777777" w:rsidR="00E64889" w:rsidRPr="003B7E3D" w:rsidRDefault="00E64889" w:rsidP="00E64889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64889" w:rsidRPr="00F46209" w14:paraId="2BB17FDD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74806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2CBFF" w14:textId="77777777" w:rsidR="00E64889" w:rsidRDefault="00E64889" w:rsidP="0021488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Fuel Supply Hose Adapter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68C9DC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  <w:p w14:paraId="6E14B6B0" w14:textId="77777777" w:rsidR="00E64889" w:rsidRPr="003B7E3D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E64889" w:rsidRPr="00F46209" w14:paraId="0B88BFFC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319ED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66E5D" w14:textId="77777777" w:rsidR="00E64889" w:rsidRDefault="00E64889" w:rsidP="00214884">
            <w:pPr>
              <w:rPr>
                <w:sz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44DAC0" w14:textId="77777777" w:rsidR="00E64889" w:rsidRPr="003B7E3D" w:rsidRDefault="00E64889" w:rsidP="00E64889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64889" w:rsidRPr="00D16BF8" w14:paraId="5AB656A7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9DDEC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36320" w14:textId="77777777" w:rsidR="00E64889" w:rsidRDefault="00E64889" w:rsidP="0021488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MOP Oil Sense Line Adapter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FEABE6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  <w:p w14:paraId="28157857" w14:textId="77777777" w:rsidR="00E64889" w:rsidRPr="003B7E3D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E64889" w:rsidRPr="00F46209" w14:paraId="3BBCE298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73596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F8B12" w14:textId="77777777" w:rsidR="00E64889" w:rsidRDefault="00E64889" w:rsidP="00214884">
            <w:pPr>
              <w:rPr>
                <w:sz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C6E144" w14:textId="77777777" w:rsidR="00E64889" w:rsidRPr="003B7E3D" w:rsidRDefault="00E64889" w:rsidP="00E64889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64889" w:rsidRPr="00D16BF8" w14:paraId="51591DEA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DA27B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F2A8A" w14:textId="77777777" w:rsidR="00E64889" w:rsidRDefault="00E64889" w:rsidP="00214884">
            <w:pPr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Psump</w:t>
            </w:r>
            <w:proofErr w:type="spellEnd"/>
            <w:r>
              <w:rPr>
                <w:sz w:val="20"/>
                <w:lang w:val="en-GB"/>
              </w:rPr>
              <w:t xml:space="preserve"> TGB Sense Line Adapter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EFD284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  <w:p w14:paraId="716BD862" w14:textId="77777777" w:rsidR="00E64889" w:rsidRPr="003B7E3D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E64889" w:rsidRPr="00F46209" w14:paraId="323EF360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D6CA7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E29EB" w14:textId="77777777" w:rsidR="00E64889" w:rsidRDefault="00E64889" w:rsidP="00214884">
            <w:pPr>
              <w:rPr>
                <w:sz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B01C0" w14:textId="77777777" w:rsidR="00E64889" w:rsidRPr="003B7E3D" w:rsidRDefault="00E64889" w:rsidP="00E64889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64889" w:rsidRPr="00D76F0A" w14:paraId="5FAA8B4E" w14:textId="77777777" w:rsidTr="002A53BD">
        <w:trPr>
          <w:gridAfter w:val="1"/>
          <w:wAfter w:w="32" w:type="dxa"/>
          <w:trHeight w:val="25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B6E6F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879E2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T54 &amp; PT54 sensors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8999C" w14:textId="77777777" w:rsidR="00E64889" w:rsidRDefault="00E64889" w:rsidP="00214884">
            <w:pPr>
              <w:rPr>
                <w:sz w:val="20"/>
                <w:szCs w:val="20"/>
                <w:lang w:val="en-US"/>
              </w:rPr>
            </w:pPr>
          </w:p>
          <w:p w14:paraId="5479CC96" w14:textId="77777777" w:rsidR="00E64889" w:rsidRPr="003B7E3D" w:rsidRDefault="00E64889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E64889" w:rsidRPr="00D76F0A" w14:paraId="4CFB13EE" w14:textId="77777777" w:rsidTr="002A53BD">
        <w:trPr>
          <w:gridAfter w:val="1"/>
          <w:wAfter w:w="32" w:type="dxa"/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F0FFF" w14:textId="77777777" w:rsidR="00E64889" w:rsidRPr="0000572D" w:rsidRDefault="00E64889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25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56940" w14:textId="77777777" w:rsidR="00E64889" w:rsidRDefault="00E64889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A39E42" w14:textId="77777777" w:rsidR="00E64889" w:rsidRPr="003B7E3D" w:rsidRDefault="00E64889" w:rsidP="00E64889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FD5374" w:rsidRPr="00FD5374" w14:paraId="57617216" w14:textId="77777777" w:rsidTr="002A53BD">
        <w:trPr>
          <w:gridAfter w:val="1"/>
          <w:wAfter w:w="32" w:type="dxa"/>
          <w:trHeight w:val="57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87603" w14:textId="77777777" w:rsidR="00FD5374" w:rsidRPr="0000572D" w:rsidRDefault="00FD537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3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44827" w14:textId="77777777" w:rsidR="00FD5374" w:rsidRDefault="00FD5374" w:rsidP="00D76F0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System Drain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20CBB3" w14:textId="77777777" w:rsidR="00FD5374" w:rsidRDefault="00FD5374" w:rsidP="00D76F0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Fuel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33491B" w14:textId="77777777" w:rsidR="00FD5374" w:rsidRDefault="00FD5374" w:rsidP="00D76F0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Oil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83155" w14:textId="77777777" w:rsidR="00FD5374" w:rsidRDefault="00FD5374" w:rsidP="00D76F0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Starter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D936E9" w14:textId="77777777" w:rsidR="00FD5374" w:rsidRDefault="00FD5374" w:rsidP="00214884">
            <w:pPr>
              <w:rPr>
                <w:sz w:val="20"/>
                <w:szCs w:val="20"/>
                <w:lang w:val="en-US"/>
              </w:rPr>
            </w:pPr>
          </w:p>
          <w:p w14:paraId="631C7FD8" w14:textId="77777777" w:rsidR="00FD5374" w:rsidRPr="003B7E3D" w:rsidRDefault="00FD5374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FD5374" w:rsidRPr="00FD5374" w14:paraId="6F80AE45" w14:textId="77777777" w:rsidTr="002A53BD">
        <w:trPr>
          <w:gridAfter w:val="1"/>
          <w:wAfter w:w="32" w:type="dxa"/>
          <w:trHeight w:val="124"/>
        </w:trPr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2900E" w14:textId="77777777" w:rsidR="00FD5374" w:rsidRPr="0000572D" w:rsidRDefault="00FD537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360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03D4FA9" w14:textId="77777777" w:rsidR="00FD5374" w:rsidRDefault="00FD5374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25F9C8" w14:textId="77777777" w:rsidR="00FD5374" w:rsidRDefault="00FD5374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  <w:vAlign w:val="center"/>
          </w:tcPr>
          <w:p w14:paraId="7AEC635E" w14:textId="77777777" w:rsidR="00FD5374" w:rsidRDefault="00FD5374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08" w:type="dxa"/>
            <w:tcBorders>
              <w:left w:val="nil"/>
              <w:right w:val="single" w:sz="4" w:space="0" w:color="auto"/>
            </w:tcBorders>
            <w:vAlign w:val="center"/>
          </w:tcPr>
          <w:p w14:paraId="59ACF4C6" w14:textId="77777777" w:rsidR="00FD5374" w:rsidRDefault="00FD5374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3731DC" w14:textId="77777777" w:rsidR="00FD5374" w:rsidRPr="003B7E3D" w:rsidRDefault="00FD5374" w:rsidP="00A8177A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</w:tbl>
    <w:p w14:paraId="36AA75BE" w14:textId="77777777" w:rsidR="002A53BD" w:rsidRDefault="002A53BD"/>
    <w:tbl>
      <w:tblPr>
        <w:tblStyle w:val="Tabellenraster2"/>
        <w:tblW w:w="10456" w:type="dxa"/>
        <w:tblLook w:val="04A0" w:firstRow="1" w:lastRow="0" w:firstColumn="1" w:lastColumn="0" w:noHBand="0" w:noVBand="1"/>
      </w:tblPr>
      <w:tblGrid>
        <w:gridCol w:w="434"/>
        <w:gridCol w:w="3664"/>
        <w:gridCol w:w="1145"/>
        <w:gridCol w:w="1205"/>
        <w:gridCol w:w="1208"/>
        <w:gridCol w:w="2800"/>
      </w:tblGrid>
      <w:tr w:rsidR="00C05F50" w:rsidRPr="00BF035A" w14:paraId="179AA53A" w14:textId="77777777" w:rsidTr="002A53BD">
        <w:trPr>
          <w:trHeight w:val="58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3CA6C" w14:textId="77777777" w:rsidR="00C05F50" w:rsidRPr="0000572D" w:rsidRDefault="00C05F50" w:rsidP="003571DC">
            <w:pPr>
              <w:pStyle w:val="berschrift1"/>
              <w:rPr>
                <w:lang w:val="en-US"/>
              </w:rPr>
            </w:pPr>
          </w:p>
        </w:tc>
        <w:tc>
          <w:tcPr>
            <w:tcW w:w="4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96741" w14:textId="77777777" w:rsidR="00C05F50" w:rsidRDefault="00C05F50" w:rsidP="003571D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ID Plug check/modification (Engineering)</w:t>
            </w:r>
          </w:p>
          <w:p w14:paraId="346AF02C" w14:textId="77777777" w:rsidR="00C05F50" w:rsidRDefault="00C05F50" w:rsidP="003571DC">
            <w:pPr>
              <w:rPr>
                <w:sz w:val="20"/>
                <w:szCs w:val="20"/>
                <w:lang w:val="en-US"/>
              </w:rPr>
            </w:pPr>
          </w:p>
          <w:p w14:paraId="058C8D5F" w14:textId="77777777" w:rsidR="00C05F50" w:rsidRDefault="00C05F50" w:rsidP="003571D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Nameplate check/modification (Engineering)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1830A0" w14:textId="77777777" w:rsidR="00C05F50" w:rsidRDefault="00C05F50" w:rsidP="003571D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Done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0E7664" w14:textId="77777777" w:rsidR="00C05F50" w:rsidRDefault="00C05F50" w:rsidP="003571D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N/R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E0B55F" w14:textId="77777777" w:rsidR="00C05F50" w:rsidRPr="003B7E3D" w:rsidRDefault="00C05F50" w:rsidP="003571DC">
            <w:pPr>
              <w:rPr>
                <w:sz w:val="20"/>
                <w:szCs w:val="20"/>
                <w:lang w:val="en-US"/>
              </w:rPr>
            </w:pPr>
          </w:p>
        </w:tc>
      </w:tr>
      <w:tr w:rsidR="00C05F50" w:rsidRPr="00C05F50" w14:paraId="2BB97298" w14:textId="77777777" w:rsidTr="002A53BD">
        <w:trPr>
          <w:trHeight w:val="550"/>
        </w:trPr>
        <w:tc>
          <w:tcPr>
            <w:tcW w:w="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5FE3" w14:textId="77777777" w:rsidR="00C05F50" w:rsidRPr="0000572D" w:rsidRDefault="00C05F50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4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85BAF" w14:textId="77777777" w:rsidR="00C05F50" w:rsidRDefault="00C05F50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D3228B5" w14:textId="77777777" w:rsidR="00C05F50" w:rsidRDefault="00C05F50" w:rsidP="00D76F0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Done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08" w:type="dxa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508364" w14:textId="77777777" w:rsidR="00C05F50" w:rsidRDefault="00C05F50" w:rsidP="00D76F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CD72C9" w14:textId="77777777" w:rsidR="00C05F50" w:rsidRDefault="00C05F50" w:rsidP="00813BAD">
            <w:pPr>
              <w:jc w:val="center"/>
              <w:rPr>
                <w:sz w:val="20"/>
                <w:szCs w:val="20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F23600" w:rsidRPr="00C05F50" w14:paraId="7CFE12CF" w14:textId="77777777" w:rsidTr="002A53BD">
        <w:trPr>
          <w:trHeight w:val="552"/>
        </w:trPr>
        <w:tc>
          <w:tcPr>
            <w:tcW w:w="434" w:type="dxa"/>
            <w:vMerge w:val="restart"/>
            <w:vAlign w:val="center"/>
          </w:tcPr>
          <w:p w14:paraId="046E0884" w14:textId="77777777" w:rsidR="00F23600" w:rsidRPr="007C6FC1" w:rsidRDefault="00F23600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3666" w:type="dxa"/>
            <w:tcBorders>
              <w:bottom w:val="nil"/>
            </w:tcBorders>
            <w:vAlign w:val="center"/>
          </w:tcPr>
          <w:p w14:paraId="0C495486" w14:textId="77777777" w:rsidR="00F23600" w:rsidRPr="00C05F50" w:rsidRDefault="00F23600" w:rsidP="002A53BD">
            <w:pPr>
              <w:rPr>
                <w:sz w:val="20"/>
                <w:lang w:val="en-GB"/>
              </w:rPr>
            </w:pPr>
            <w:r w:rsidRPr="00A41A1F">
              <w:rPr>
                <w:sz w:val="20"/>
                <w:szCs w:val="20"/>
                <w:lang w:val="en-US"/>
              </w:rPr>
              <w:t>Tools Check</w:t>
            </w:r>
          </w:p>
        </w:tc>
        <w:tc>
          <w:tcPr>
            <w:tcW w:w="3554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3C3E5E" w14:textId="77777777" w:rsidR="00F23600" w:rsidRPr="00C05F50" w:rsidRDefault="00F23600" w:rsidP="00214884">
            <w:pPr>
              <w:rPr>
                <w:sz w:val="20"/>
                <w:lang w:val="en-GB"/>
              </w:rPr>
            </w:pPr>
            <w:r w:rsidRPr="00714B6A">
              <w:rPr>
                <w:sz w:val="20"/>
                <w:szCs w:val="20"/>
                <w:lang w:val="en-US"/>
              </w:rPr>
              <w:t>Trolley Nr.:</w:t>
            </w:r>
          </w:p>
        </w:tc>
        <w:tc>
          <w:tcPr>
            <w:tcW w:w="2802" w:type="dxa"/>
            <w:tcBorders>
              <w:bottom w:val="nil"/>
            </w:tcBorders>
            <w:shd w:val="clear" w:color="auto" w:fill="D9D9D9" w:themeFill="background1" w:themeFillShade="D9"/>
          </w:tcPr>
          <w:p w14:paraId="46318400" w14:textId="77777777" w:rsidR="00F23600" w:rsidRPr="007C6FC1" w:rsidRDefault="00F23600" w:rsidP="00214884">
            <w:pPr>
              <w:rPr>
                <w:sz w:val="20"/>
                <w:szCs w:val="20"/>
                <w:lang w:val="en-US"/>
              </w:rPr>
            </w:pPr>
          </w:p>
          <w:p w14:paraId="74A1C48C" w14:textId="77777777" w:rsidR="00F23600" w:rsidRPr="007C6FC1" w:rsidRDefault="00F23600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F23600" w:rsidRPr="00C05F50" w14:paraId="0CCA0AF3" w14:textId="77777777" w:rsidTr="002A53BD">
        <w:trPr>
          <w:trHeight w:val="145"/>
        </w:trPr>
        <w:tc>
          <w:tcPr>
            <w:tcW w:w="434" w:type="dxa"/>
            <w:vMerge/>
          </w:tcPr>
          <w:p w14:paraId="3A249B64" w14:textId="77777777" w:rsidR="00F23600" w:rsidRPr="007C6FC1" w:rsidRDefault="00F23600" w:rsidP="00214884">
            <w:pPr>
              <w:rPr>
                <w:sz w:val="16"/>
                <w:lang w:val="en-US"/>
              </w:rPr>
            </w:pPr>
          </w:p>
        </w:tc>
        <w:tc>
          <w:tcPr>
            <w:tcW w:w="7220" w:type="dxa"/>
            <w:gridSpan w:val="4"/>
            <w:tcBorders>
              <w:top w:val="nil"/>
            </w:tcBorders>
            <w:vAlign w:val="center"/>
          </w:tcPr>
          <w:p w14:paraId="296A1F79" w14:textId="77777777" w:rsidR="00F23600" w:rsidRPr="007C6FC1" w:rsidRDefault="00F23600" w:rsidP="002A53BD">
            <w:pPr>
              <w:rPr>
                <w:sz w:val="16"/>
                <w:lang w:val="en-US"/>
              </w:rPr>
            </w:pPr>
          </w:p>
        </w:tc>
        <w:tc>
          <w:tcPr>
            <w:tcW w:w="2802" w:type="dxa"/>
            <w:tcBorders>
              <w:top w:val="nil"/>
            </w:tcBorders>
            <w:shd w:val="clear" w:color="auto" w:fill="D9D9D9" w:themeFill="background1" w:themeFillShade="D9"/>
          </w:tcPr>
          <w:p w14:paraId="67463E1F" w14:textId="77777777" w:rsidR="00F23600" w:rsidRPr="007C6FC1" w:rsidRDefault="00F23600" w:rsidP="00214884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F23600" w:rsidRPr="00C05F50" w14:paraId="4B1407C3" w14:textId="77777777" w:rsidTr="002A53BD">
        <w:trPr>
          <w:trHeight w:val="552"/>
        </w:trPr>
        <w:tc>
          <w:tcPr>
            <w:tcW w:w="434" w:type="dxa"/>
            <w:vMerge w:val="restart"/>
            <w:vAlign w:val="center"/>
          </w:tcPr>
          <w:p w14:paraId="3E12BE08" w14:textId="77777777" w:rsidR="00F23600" w:rsidRPr="007C6FC1" w:rsidRDefault="00F23600" w:rsidP="00643E19">
            <w:pPr>
              <w:pStyle w:val="berschrift1"/>
              <w:rPr>
                <w:lang w:val="en-US"/>
              </w:rPr>
            </w:pPr>
          </w:p>
        </w:tc>
        <w:tc>
          <w:tcPr>
            <w:tcW w:w="3666" w:type="dxa"/>
            <w:tcBorders>
              <w:bottom w:val="nil"/>
            </w:tcBorders>
            <w:vAlign w:val="center"/>
          </w:tcPr>
          <w:p w14:paraId="701103C2" w14:textId="77777777" w:rsidR="00F23600" w:rsidRPr="00C05F50" w:rsidRDefault="00F23600" w:rsidP="002A53BD">
            <w:pPr>
              <w:rPr>
                <w:sz w:val="20"/>
                <w:lang w:val="en-GB"/>
              </w:rPr>
            </w:pPr>
            <w:r w:rsidRPr="00A41A1F">
              <w:rPr>
                <w:sz w:val="20"/>
                <w:szCs w:val="20"/>
                <w:lang w:val="en-US"/>
              </w:rPr>
              <w:t>Tools Check</w:t>
            </w:r>
          </w:p>
        </w:tc>
        <w:tc>
          <w:tcPr>
            <w:tcW w:w="3554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CA14EC" w14:textId="77777777" w:rsidR="00F23600" w:rsidRPr="00C05F50" w:rsidRDefault="00F23600" w:rsidP="00214884">
            <w:pPr>
              <w:rPr>
                <w:sz w:val="20"/>
                <w:lang w:val="en-GB"/>
              </w:rPr>
            </w:pPr>
            <w:r w:rsidRPr="00714B6A">
              <w:rPr>
                <w:sz w:val="20"/>
                <w:szCs w:val="20"/>
                <w:lang w:val="en-US"/>
              </w:rPr>
              <w:t>Trolley Nr.:</w:t>
            </w:r>
          </w:p>
        </w:tc>
        <w:tc>
          <w:tcPr>
            <w:tcW w:w="2802" w:type="dxa"/>
            <w:tcBorders>
              <w:bottom w:val="nil"/>
            </w:tcBorders>
            <w:shd w:val="clear" w:color="auto" w:fill="D9D9D9" w:themeFill="background1" w:themeFillShade="D9"/>
          </w:tcPr>
          <w:p w14:paraId="7E918DDA" w14:textId="77777777" w:rsidR="00F23600" w:rsidRPr="007C6FC1" w:rsidRDefault="00F23600" w:rsidP="00214884">
            <w:pPr>
              <w:rPr>
                <w:sz w:val="20"/>
                <w:szCs w:val="20"/>
                <w:lang w:val="en-US"/>
              </w:rPr>
            </w:pPr>
          </w:p>
          <w:p w14:paraId="30FBE885" w14:textId="77777777" w:rsidR="00F23600" w:rsidRPr="007C6FC1" w:rsidRDefault="00F23600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F23600" w:rsidRPr="007C6FC1" w14:paraId="70D75E06" w14:textId="77777777" w:rsidTr="003571DC">
        <w:trPr>
          <w:trHeight w:val="145"/>
        </w:trPr>
        <w:tc>
          <w:tcPr>
            <w:tcW w:w="434" w:type="dxa"/>
            <w:vMerge/>
            <w:tcBorders>
              <w:bottom w:val="single" w:sz="4" w:space="0" w:color="auto"/>
            </w:tcBorders>
          </w:tcPr>
          <w:p w14:paraId="5A7AAEB0" w14:textId="77777777" w:rsidR="00F23600" w:rsidRPr="007C6FC1" w:rsidRDefault="00F23600" w:rsidP="00214884">
            <w:pPr>
              <w:rPr>
                <w:sz w:val="16"/>
                <w:lang w:val="en-US"/>
              </w:rPr>
            </w:pPr>
          </w:p>
        </w:tc>
        <w:tc>
          <w:tcPr>
            <w:tcW w:w="7220" w:type="dxa"/>
            <w:gridSpan w:val="4"/>
            <w:tcBorders>
              <w:top w:val="nil"/>
            </w:tcBorders>
          </w:tcPr>
          <w:p w14:paraId="2F8C7087" w14:textId="77777777" w:rsidR="00F23600" w:rsidRPr="007C6FC1" w:rsidRDefault="00F23600" w:rsidP="00214884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2802" w:type="dxa"/>
            <w:tcBorders>
              <w:top w:val="nil"/>
            </w:tcBorders>
            <w:shd w:val="clear" w:color="auto" w:fill="D9D9D9" w:themeFill="background1" w:themeFillShade="D9"/>
          </w:tcPr>
          <w:p w14:paraId="39C5B5AC" w14:textId="77777777" w:rsidR="00F23600" w:rsidRPr="007C6FC1" w:rsidRDefault="00F23600" w:rsidP="00214884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</w:tbl>
    <w:p w14:paraId="113F0485" w14:textId="77777777" w:rsidR="00E630DE" w:rsidRPr="00CC3DD7" w:rsidRDefault="00E630DE" w:rsidP="00CC3DD7">
      <w:pPr>
        <w:rPr>
          <w:vanish/>
          <w:sz w:val="16"/>
        </w:rPr>
      </w:pPr>
    </w:p>
    <w:sectPr w:rsidR="00E630DE" w:rsidRPr="00CC3DD7" w:rsidSect="00B71703">
      <w:headerReference w:type="default" r:id="rId8"/>
      <w:footerReference w:type="default" r:id="rId9"/>
      <w:pgSz w:w="11906" w:h="16838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88904" w14:textId="77777777" w:rsidR="00225EAE" w:rsidRDefault="00225EAE" w:rsidP="00B71703">
      <w:r>
        <w:separator/>
      </w:r>
    </w:p>
  </w:endnote>
  <w:endnote w:type="continuationSeparator" w:id="0">
    <w:p w14:paraId="748FCC88" w14:textId="77777777" w:rsidR="00225EAE" w:rsidRDefault="00225EAE" w:rsidP="00B7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B77B2" w14:textId="77777777" w:rsidR="00E30675" w:rsidRPr="00E30675" w:rsidRDefault="00E30675" w:rsidP="00E30675">
    <w:pPr>
      <w:pStyle w:val="Fuzeile"/>
      <w:rPr>
        <w:sz w:val="16"/>
      </w:rPr>
    </w:pPr>
    <w:proofErr w:type="spellStart"/>
    <w:r w:rsidRPr="00E30675">
      <w:rPr>
        <w:sz w:val="16"/>
      </w:rPr>
      <w:t>Basisdocument</w:t>
    </w:r>
    <w:proofErr w:type="spellEnd"/>
    <w:r w:rsidRPr="00E30675">
      <w:rPr>
        <w:sz w:val="16"/>
      </w:rPr>
      <w:t xml:space="preserve">: </w:t>
    </w:r>
    <w:r w:rsidR="004D211D">
      <w:rPr>
        <w:sz w:val="16"/>
      </w:rPr>
      <w:t>AA07-05/01</w:t>
    </w:r>
  </w:p>
  <w:p w14:paraId="063BB392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MTU Maintenance Berlin-Brandenburg GmbH - Ein Unternehmen der MTU Aero </w:t>
    </w:r>
    <w:proofErr w:type="spellStart"/>
    <w:r w:rsidRPr="00E30675">
      <w:rPr>
        <w:sz w:val="16"/>
      </w:rPr>
      <w:t>Engines</w:t>
    </w:r>
    <w:proofErr w:type="spellEnd"/>
  </w:p>
  <w:p w14:paraId="3B649B97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Urheberrechtlich geschützt von MTU Maintenance Berlin-Brandenburg GmbH / Property Data </w:t>
    </w:r>
    <w:proofErr w:type="spellStart"/>
    <w:r w:rsidRPr="00E30675">
      <w:rPr>
        <w:sz w:val="16"/>
      </w:rPr>
      <w:t>of</w:t>
    </w:r>
    <w:proofErr w:type="spellEnd"/>
    <w:r w:rsidRPr="00E30675">
      <w:rPr>
        <w:sz w:val="16"/>
      </w:rPr>
      <w:t xml:space="preserve"> MTU Maintenance Berlin-Brandenburg GmbH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7423B" w14:textId="77777777" w:rsidR="00225EAE" w:rsidRDefault="00225EAE" w:rsidP="00B71703">
      <w:r>
        <w:separator/>
      </w:r>
    </w:p>
  </w:footnote>
  <w:footnote w:type="continuationSeparator" w:id="0">
    <w:p w14:paraId="45A6BDD3" w14:textId="77777777" w:rsidR="00225EAE" w:rsidRDefault="00225EAE" w:rsidP="00B71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2090"/>
      <w:gridCol w:w="5972"/>
      <w:gridCol w:w="2394"/>
    </w:tblGrid>
    <w:tr w:rsidR="00B71703" w14:paraId="213808E8" w14:textId="77777777" w:rsidTr="00B71703">
      <w:trPr>
        <w:trHeight w:val="397"/>
      </w:trPr>
      <w:tc>
        <w:tcPr>
          <w:tcW w:w="2093" w:type="dxa"/>
          <w:vMerge w:val="restart"/>
          <w:vAlign w:val="center"/>
        </w:tcPr>
        <w:p w14:paraId="64187C56" w14:textId="77777777" w:rsidR="00B71703" w:rsidRDefault="00B71703" w:rsidP="00B71703">
          <w:pPr>
            <w:pStyle w:val="Kopfzeile"/>
            <w:jc w:val="center"/>
          </w:pPr>
          <w:r>
            <w:rPr>
              <w:noProof/>
              <w:lang w:val="en-GB"/>
            </w:rPr>
            <w:drawing>
              <wp:inline distT="0" distB="0" distL="0" distR="0" wp14:anchorId="79BBB561" wp14:editId="312A38D5">
                <wp:extent cx="1111033" cy="532738"/>
                <wp:effectExtent l="0" t="0" r="0" b="1270"/>
                <wp:docPr id="1" name="Grafik 1" descr="L:\linfo\Verschiedenes\LOGOS\MTU Maintenance\mtuproc_m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:\linfo\Verschiedenes\LOGOS\MTU Maintenance\mtuproc_m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7910" cy="536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vAlign w:val="center"/>
        </w:tcPr>
        <w:p w14:paraId="1A66DB37" w14:textId="77777777" w:rsidR="00B71703" w:rsidRPr="004749AF" w:rsidRDefault="00B71703" w:rsidP="00B71703">
          <w:pPr>
            <w:pStyle w:val="Kopfzeile"/>
            <w:jc w:val="center"/>
            <w:rPr>
              <w:b/>
              <w:lang w:val="en-US"/>
            </w:rPr>
          </w:pPr>
          <w:r w:rsidRPr="004749AF">
            <w:rPr>
              <w:b/>
              <w:lang w:val="en-US"/>
            </w:rPr>
            <w:t xml:space="preserve">ENGINE </w:t>
          </w:r>
          <w:r w:rsidR="003B7E3D" w:rsidRPr="004749AF">
            <w:rPr>
              <w:b/>
              <w:lang w:val="en-US"/>
            </w:rPr>
            <w:t>DE</w:t>
          </w:r>
          <w:r w:rsidR="009F72C6" w:rsidRPr="004749AF">
            <w:rPr>
              <w:b/>
              <w:lang w:val="en-US"/>
            </w:rPr>
            <w:t>-</w:t>
          </w:r>
          <w:r w:rsidR="00D317B4">
            <w:rPr>
              <w:b/>
              <w:lang w:val="en-US"/>
            </w:rPr>
            <w:t>RIGGING PROTOCOL CFM56-7B</w:t>
          </w:r>
        </w:p>
      </w:tc>
      <w:tc>
        <w:tcPr>
          <w:tcW w:w="2418" w:type="dxa"/>
          <w:vAlign w:val="center"/>
        </w:tcPr>
        <w:p w14:paraId="76F49D00" w14:textId="77777777" w:rsidR="00B71703" w:rsidRDefault="00C959BD" w:rsidP="00FA1F34">
          <w:pPr>
            <w:pStyle w:val="Kopfzeile"/>
            <w:jc w:val="center"/>
          </w:pPr>
          <w:r>
            <w:t>FO-SB-535</w:t>
          </w:r>
        </w:p>
      </w:tc>
    </w:tr>
    <w:tr w:rsidR="00B71703" w14:paraId="541670B1" w14:textId="77777777" w:rsidTr="00B71703">
      <w:tc>
        <w:tcPr>
          <w:tcW w:w="2093" w:type="dxa"/>
          <w:vMerge/>
        </w:tcPr>
        <w:p w14:paraId="7DBA6227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72546302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2A6732D9" w14:textId="77777777" w:rsidR="004749AF" w:rsidRDefault="00EA7E24" w:rsidP="001C3A69">
          <w:pPr>
            <w:pStyle w:val="Kopfzeile"/>
            <w:jc w:val="center"/>
          </w:pPr>
          <w:proofErr w:type="spellStart"/>
          <w:r>
            <w:t>Issue</w:t>
          </w:r>
          <w:proofErr w:type="spellEnd"/>
          <w:r w:rsidR="00C959BD">
            <w:t>/Date</w:t>
          </w:r>
          <w:r>
            <w:t>: 0</w:t>
          </w:r>
          <w:r w:rsidR="00C959BD">
            <w:t>1/2024</w:t>
          </w:r>
        </w:p>
      </w:tc>
    </w:tr>
    <w:tr w:rsidR="00B71703" w14:paraId="1A2CC0FD" w14:textId="77777777" w:rsidTr="00B71703">
      <w:tc>
        <w:tcPr>
          <w:tcW w:w="2093" w:type="dxa"/>
          <w:vMerge/>
        </w:tcPr>
        <w:p w14:paraId="7BEE298A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7ABC7AE8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2BC40627" w14:textId="77777777" w:rsidR="00B71703" w:rsidRDefault="00B71703" w:rsidP="00B71703">
          <w:pPr>
            <w:pStyle w:val="Kopfzeile"/>
            <w:jc w:val="center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A53BD">
            <w:rPr>
              <w:noProof/>
            </w:rPr>
            <w:t>3</w:t>
          </w:r>
          <w:r>
            <w:fldChar w:fldCharType="end"/>
          </w:r>
          <w:r>
            <w:t xml:space="preserve"> </w:t>
          </w:r>
          <w:proofErr w:type="spellStart"/>
          <w:r>
            <w:t>of</w:t>
          </w:r>
          <w:proofErr w:type="spellEnd"/>
          <w:r>
            <w:t xml:space="preserve"> </w:t>
          </w:r>
          <w:fldSimple w:instr=" NUMPAGES   \* MERGEFORMAT ">
            <w:r w:rsidR="002A53BD">
              <w:rPr>
                <w:noProof/>
              </w:rPr>
              <w:t>3</w:t>
            </w:r>
          </w:fldSimple>
        </w:p>
      </w:tc>
    </w:tr>
  </w:tbl>
  <w:p w14:paraId="41F473F1" w14:textId="77777777" w:rsidR="00B71703" w:rsidRDefault="00B71703" w:rsidP="00CC3DD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91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715" w:hanging="432"/>
      </w:pPr>
    </w:lvl>
    <w:lvl w:ilvl="1">
      <w:start w:val="1"/>
      <w:numFmt w:val="decimal"/>
      <w:pStyle w:val="berschrift2"/>
      <w:lvlText w:val="%1.%2"/>
      <w:lvlJc w:val="left"/>
      <w:pPr>
        <w:ind w:left="434" w:hanging="576"/>
      </w:pPr>
    </w:lvl>
    <w:lvl w:ilvl="2">
      <w:start w:val="1"/>
      <w:numFmt w:val="decimal"/>
      <w:pStyle w:val="berschrift3"/>
      <w:lvlText w:val="%1.%2.%3"/>
      <w:lvlJc w:val="left"/>
      <w:pPr>
        <w:ind w:left="578" w:hanging="720"/>
      </w:pPr>
    </w:lvl>
    <w:lvl w:ilvl="3">
      <w:start w:val="1"/>
      <w:numFmt w:val="decimal"/>
      <w:pStyle w:val="berschrift4"/>
      <w:lvlText w:val="%1.%2.%3.%4"/>
      <w:lvlJc w:val="left"/>
      <w:pPr>
        <w:ind w:left="722" w:hanging="864"/>
      </w:pPr>
    </w:lvl>
    <w:lvl w:ilvl="4">
      <w:start w:val="1"/>
      <w:numFmt w:val="decimal"/>
      <w:pStyle w:val="berschrift5"/>
      <w:lvlText w:val="%1.%2.%3.%4.%5"/>
      <w:lvlJc w:val="left"/>
      <w:pPr>
        <w:ind w:left="866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010" w:hanging="1152"/>
      </w:pPr>
    </w:lvl>
    <w:lvl w:ilvl="6">
      <w:start w:val="1"/>
      <w:numFmt w:val="decimal"/>
      <w:lvlText w:val="%1.%2.%3.%4.%5.%6.%7"/>
      <w:lvlJc w:val="left"/>
      <w:pPr>
        <w:ind w:left="1154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298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442" w:hanging="1584"/>
      </w:pPr>
    </w:lvl>
  </w:abstractNum>
  <w:abstractNum w:abstractNumId="1" w15:restartNumberingAfterBreak="0">
    <w:nsid w:val="06D717F2"/>
    <w:multiLevelType w:val="hybridMultilevel"/>
    <w:tmpl w:val="A2542234"/>
    <w:lvl w:ilvl="0" w:tplc="36085D1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32FA9"/>
    <w:multiLevelType w:val="multilevel"/>
    <w:tmpl w:val="346EC3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D77607"/>
    <w:multiLevelType w:val="hybridMultilevel"/>
    <w:tmpl w:val="54BC00CE"/>
    <w:lvl w:ilvl="0" w:tplc="6A0CD8D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F216C"/>
    <w:multiLevelType w:val="hybridMultilevel"/>
    <w:tmpl w:val="AB8A5DF2"/>
    <w:lvl w:ilvl="0" w:tplc="4BE27BD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34A28"/>
    <w:multiLevelType w:val="hybridMultilevel"/>
    <w:tmpl w:val="4D0C51A6"/>
    <w:lvl w:ilvl="0" w:tplc="948AF47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751B5"/>
    <w:multiLevelType w:val="hybridMultilevel"/>
    <w:tmpl w:val="E65E441E"/>
    <w:lvl w:ilvl="0" w:tplc="820A3A3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267AC"/>
    <w:multiLevelType w:val="hybridMultilevel"/>
    <w:tmpl w:val="9D5EB2FE"/>
    <w:lvl w:ilvl="0" w:tplc="9C38AF9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E19C9"/>
    <w:multiLevelType w:val="hybridMultilevel"/>
    <w:tmpl w:val="E864D372"/>
    <w:lvl w:ilvl="0" w:tplc="BCA48DB6">
      <w:start w:val="1"/>
      <w:numFmt w:val="decimal"/>
      <w:lvlText w:val="%1.1.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510594">
    <w:abstractNumId w:val="2"/>
  </w:num>
  <w:num w:numId="2" w16cid:durableId="1055202131">
    <w:abstractNumId w:val="3"/>
  </w:num>
  <w:num w:numId="3" w16cid:durableId="119803325">
    <w:abstractNumId w:val="4"/>
  </w:num>
  <w:num w:numId="4" w16cid:durableId="1824345737">
    <w:abstractNumId w:val="4"/>
  </w:num>
  <w:num w:numId="5" w16cid:durableId="1011763724">
    <w:abstractNumId w:val="4"/>
  </w:num>
  <w:num w:numId="6" w16cid:durableId="1447580038">
    <w:abstractNumId w:val="4"/>
  </w:num>
  <w:num w:numId="7" w16cid:durableId="1726563589">
    <w:abstractNumId w:val="2"/>
  </w:num>
  <w:num w:numId="8" w16cid:durableId="978194889">
    <w:abstractNumId w:val="4"/>
  </w:num>
  <w:num w:numId="9" w16cid:durableId="2080276366">
    <w:abstractNumId w:val="7"/>
  </w:num>
  <w:num w:numId="10" w16cid:durableId="1226526604">
    <w:abstractNumId w:val="7"/>
  </w:num>
  <w:num w:numId="11" w16cid:durableId="1519537797">
    <w:abstractNumId w:val="5"/>
  </w:num>
  <w:num w:numId="12" w16cid:durableId="969356628">
    <w:abstractNumId w:val="6"/>
  </w:num>
  <w:num w:numId="13" w16cid:durableId="1203638180">
    <w:abstractNumId w:val="1"/>
  </w:num>
  <w:num w:numId="14" w16cid:durableId="442264586">
    <w:abstractNumId w:val="8"/>
  </w:num>
  <w:num w:numId="15" w16cid:durableId="848720085">
    <w:abstractNumId w:val="8"/>
  </w:num>
  <w:num w:numId="16" w16cid:durableId="1887059403">
    <w:abstractNumId w:val="8"/>
  </w:num>
  <w:num w:numId="17" w16cid:durableId="94118167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BF8"/>
    <w:rsid w:val="0000572D"/>
    <w:rsid w:val="00092157"/>
    <w:rsid w:val="00096A08"/>
    <w:rsid w:val="000A0728"/>
    <w:rsid w:val="000D3633"/>
    <w:rsid w:val="000D49DF"/>
    <w:rsid w:val="001316B3"/>
    <w:rsid w:val="00167AD8"/>
    <w:rsid w:val="00196069"/>
    <w:rsid w:val="001A64B1"/>
    <w:rsid w:val="001C1451"/>
    <w:rsid w:val="001C3A69"/>
    <w:rsid w:val="001F7CDE"/>
    <w:rsid w:val="0020114E"/>
    <w:rsid w:val="0020661B"/>
    <w:rsid w:val="00214884"/>
    <w:rsid w:val="00225EAE"/>
    <w:rsid w:val="002362C9"/>
    <w:rsid w:val="00237470"/>
    <w:rsid w:val="00240E56"/>
    <w:rsid w:val="002576C9"/>
    <w:rsid w:val="00285369"/>
    <w:rsid w:val="00292810"/>
    <w:rsid w:val="002969E1"/>
    <w:rsid w:val="002A53BD"/>
    <w:rsid w:val="002F3ED9"/>
    <w:rsid w:val="00300538"/>
    <w:rsid w:val="00307989"/>
    <w:rsid w:val="00312FF6"/>
    <w:rsid w:val="00324345"/>
    <w:rsid w:val="00332DEF"/>
    <w:rsid w:val="003571DC"/>
    <w:rsid w:val="00365B9E"/>
    <w:rsid w:val="00380D69"/>
    <w:rsid w:val="003B7E3D"/>
    <w:rsid w:val="003C17CA"/>
    <w:rsid w:val="003E0EE3"/>
    <w:rsid w:val="003E7ABE"/>
    <w:rsid w:val="003F230B"/>
    <w:rsid w:val="004301E3"/>
    <w:rsid w:val="00467FF0"/>
    <w:rsid w:val="004749AF"/>
    <w:rsid w:val="004829CF"/>
    <w:rsid w:val="004A3C4D"/>
    <w:rsid w:val="004B4C4F"/>
    <w:rsid w:val="004D211D"/>
    <w:rsid w:val="004D5DBF"/>
    <w:rsid w:val="005627F5"/>
    <w:rsid w:val="00566913"/>
    <w:rsid w:val="005E359E"/>
    <w:rsid w:val="00604BFC"/>
    <w:rsid w:val="0062768E"/>
    <w:rsid w:val="00642275"/>
    <w:rsid w:val="00643E19"/>
    <w:rsid w:val="0066159F"/>
    <w:rsid w:val="006A783C"/>
    <w:rsid w:val="006C63DB"/>
    <w:rsid w:val="00726613"/>
    <w:rsid w:val="0075134A"/>
    <w:rsid w:val="00786860"/>
    <w:rsid w:val="007A2352"/>
    <w:rsid w:val="007C14FA"/>
    <w:rsid w:val="007C6FC1"/>
    <w:rsid w:val="008009D2"/>
    <w:rsid w:val="008077E3"/>
    <w:rsid w:val="00813BAD"/>
    <w:rsid w:val="008241FE"/>
    <w:rsid w:val="008576A7"/>
    <w:rsid w:val="008C1170"/>
    <w:rsid w:val="008C7E14"/>
    <w:rsid w:val="00900BD5"/>
    <w:rsid w:val="009210CF"/>
    <w:rsid w:val="00965E37"/>
    <w:rsid w:val="0099319F"/>
    <w:rsid w:val="009C65F2"/>
    <w:rsid w:val="009D4B10"/>
    <w:rsid w:val="009F72C6"/>
    <w:rsid w:val="00A17D0F"/>
    <w:rsid w:val="00A24A31"/>
    <w:rsid w:val="00A62804"/>
    <w:rsid w:val="00A659CF"/>
    <w:rsid w:val="00A8177A"/>
    <w:rsid w:val="00AC4B5D"/>
    <w:rsid w:val="00AD6BB4"/>
    <w:rsid w:val="00AE46F2"/>
    <w:rsid w:val="00B06BAB"/>
    <w:rsid w:val="00B26725"/>
    <w:rsid w:val="00B424FE"/>
    <w:rsid w:val="00B576CE"/>
    <w:rsid w:val="00B71703"/>
    <w:rsid w:val="00B765C1"/>
    <w:rsid w:val="00BA47C3"/>
    <w:rsid w:val="00BD23EE"/>
    <w:rsid w:val="00BF035A"/>
    <w:rsid w:val="00C05F50"/>
    <w:rsid w:val="00C126DA"/>
    <w:rsid w:val="00C30F1E"/>
    <w:rsid w:val="00C708C1"/>
    <w:rsid w:val="00C7336F"/>
    <w:rsid w:val="00C75DD0"/>
    <w:rsid w:val="00C85E7B"/>
    <w:rsid w:val="00C959BD"/>
    <w:rsid w:val="00CA3C04"/>
    <w:rsid w:val="00CA5A85"/>
    <w:rsid w:val="00CB4A2E"/>
    <w:rsid w:val="00CC3DD7"/>
    <w:rsid w:val="00CD7AB4"/>
    <w:rsid w:val="00CF32E9"/>
    <w:rsid w:val="00D05FE0"/>
    <w:rsid w:val="00D10F09"/>
    <w:rsid w:val="00D16BF8"/>
    <w:rsid w:val="00D317B4"/>
    <w:rsid w:val="00D35CEF"/>
    <w:rsid w:val="00D41880"/>
    <w:rsid w:val="00D76F0A"/>
    <w:rsid w:val="00DA549B"/>
    <w:rsid w:val="00DE3DDB"/>
    <w:rsid w:val="00E30675"/>
    <w:rsid w:val="00E439C5"/>
    <w:rsid w:val="00E630DE"/>
    <w:rsid w:val="00E64889"/>
    <w:rsid w:val="00E73112"/>
    <w:rsid w:val="00E7504A"/>
    <w:rsid w:val="00E817E4"/>
    <w:rsid w:val="00EA7E24"/>
    <w:rsid w:val="00EB512C"/>
    <w:rsid w:val="00ED65B3"/>
    <w:rsid w:val="00EF11E3"/>
    <w:rsid w:val="00EF6AAF"/>
    <w:rsid w:val="00F23600"/>
    <w:rsid w:val="00F34CCA"/>
    <w:rsid w:val="00F46209"/>
    <w:rsid w:val="00F56FC9"/>
    <w:rsid w:val="00F63331"/>
    <w:rsid w:val="00F83749"/>
    <w:rsid w:val="00F978CE"/>
    <w:rsid w:val="00FA1F34"/>
    <w:rsid w:val="00FA56D6"/>
    <w:rsid w:val="00FD21C4"/>
    <w:rsid w:val="00FD5374"/>
    <w:rsid w:val="00FE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DAA384B"/>
  <w15:docId w15:val="{70535C30-8A10-4EE1-BEDE-B0E06B4D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Times New Roman"/>
        <w:sz w:val="24"/>
        <w:szCs w:val="24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24345"/>
  </w:style>
  <w:style w:type="paragraph" w:styleId="berschrift1">
    <w:name w:val="heading 1"/>
    <w:basedOn w:val="Standard"/>
    <w:next w:val="Standard"/>
    <w:link w:val="berschrift1Zchn"/>
    <w:uiPriority w:val="9"/>
    <w:qFormat/>
    <w:rsid w:val="002576C9"/>
    <w:pPr>
      <w:keepNext/>
      <w:numPr>
        <w:numId w:val="17"/>
      </w:numPr>
      <w:spacing w:before="240" w:after="60"/>
      <w:ind w:left="432"/>
      <w:jc w:val="center"/>
      <w:outlineLvl w:val="0"/>
    </w:pPr>
    <w:rPr>
      <w:rFonts w:eastAsiaTheme="majorEastAsia" w:cstheme="majorBidi"/>
      <w:b/>
      <w:bCs/>
      <w:kern w:val="32"/>
      <w:sz w:val="2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EF6AAF"/>
    <w:pPr>
      <w:keepNext/>
      <w:numPr>
        <w:ilvl w:val="1"/>
        <w:numId w:val="17"/>
      </w:numPr>
      <w:spacing w:before="240" w:after="60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9210CF"/>
    <w:pPr>
      <w:keepNext/>
      <w:numPr>
        <w:ilvl w:val="2"/>
        <w:numId w:val="17"/>
      </w:numPr>
      <w:spacing w:before="240" w:after="60"/>
      <w:outlineLvl w:val="2"/>
    </w:pPr>
    <w:rPr>
      <w:rFonts w:eastAsiaTheme="majorEastAsia" w:cstheme="majorBidi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768E"/>
    <w:pPr>
      <w:keepNext/>
      <w:numPr>
        <w:ilvl w:val="3"/>
        <w:numId w:val="17"/>
      </w:numPr>
      <w:spacing w:before="240" w:after="60"/>
      <w:outlineLvl w:val="3"/>
    </w:pPr>
    <w:rPr>
      <w:rFonts w:cstheme="majorBidi"/>
      <w:b/>
      <w:bCs/>
      <w:sz w:val="22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2768E"/>
    <w:pPr>
      <w:numPr>
        <w:ilvl w:val="4"/>
        <w:numId w:val="17"/>
      </w:numPr>
      <w:spacing w:before="240" w:after="60"/>
      <w:outlineLvl w:val="4"/>
    </w:pPr>
    <w:rPr>
      <w:rFonts w:cstheme="majorBidi"/>
      <w:b/>
      <w:bCs/>
      <w:i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62768E"/>
    <w:pPr>
      <w:numPr>
        <w:ilvl w:val="5"/>
        <w:numId w:val="17"/>
      </w:num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9210CF"/>
    <w:pPr>
      <w:spacing w:before="240" w:after="60"/>
      <w:ind w:left="1296" w:hanging="1296"/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2768E"/>
    <w:pPr>
      <w:numPr>
        <w:ilvl w:val="7"/>
        <w:numId w:val="17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2768E"/>
    <w:pPr>
      <w:numPr>
        <w:ilvl w:val="8"/>
        <w:numId w:val="17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76C9"/>
    <w:rPr>
      <w:rFonts w:eastAsiaTheme="majorEastAsia" w:cstheme="majorBidi"/>
      <w:b/>
      <w:bCs/>
      <w:kern w:val="32"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6AAF"/>
    <w:rPr>
      <w:rFonts w:eastAsiaTheme="majorEastAsia" w:cstheme="majorBidi"/>
      <w:b/>
      <w:bCs/>
      <w:iCs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210CF"/>
    <w:rPr>
      <w:rFonts w:eastAsiaTheme="majorEastAsia" w:cstheme="majorBidi"/>
      <w:b/>
      <w:bCs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A3C4D"/>
    <w:rPr>
      <w:rFonts w:cstheme="majorBidi"/>
      <w:b/>
      <w:bCs/>
      <w:sz w:val="22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A3C4D"/>
    <w:rPr>
      <w:rFonts w:cstheme="majorBidi"/>
      <w:b/>
      <w:bCs/>
      <w:i/>
      <w:iCs/>
      <w:sz w:val="22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A3C4D"/>
    <w:rPr>
      <w:rFonts w:cstheme="majorBidi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9210CF"/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A3C4D"/>
    <w:rPr>
      <w:i/>
      <w:iCs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A3C4D"/>
    <w:rPr>
      <w:rFonts w:asciiTheme="majorHAnsi" w:eastAsiaTheme="majorEastAsia" w:hAnsiTheme="majorHAnsi"/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A3C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A3C4D"/>
    <w:rPr>
      <w:rFonts w:asciiTheme="majorHAnsi" w:eastAsiaTheme="majorEastAsia" w:hAnsiTheme="majorHAnsi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A3C4D"/>
    <w:rPr>
      <w:b/>
      <w:bCs/>
    </w:rPr>
  </w:style>
  <w:style w:type="character" w:styleId="Hervorhebung">
    <w:name w:val="Emphasis"/>
    <w:basedOn w:val="Absatz-Standardschriftart"/>
    <w:uiPriority w:val="20"/>
    <w:qFormat/>
    <w:rsid w:val="004A3C4D"/>
    <w:rPr>
      <w:rFonts w:asciiTheme="minorHAnsi" w:hAnsiTheme="minorHAnsi"/>
      <w:b/>
      <w:i/>
      <w:iCs/>
    </w:rPr>
  </w:style>
  <w:style w:type="paragraph" w:styleId="Listenabsatz">
    <w:name w:val="List Paragraph"/>
    <w:basedOn w:val="Standard"/>
    <w:uiPriority w:val="34"/>
    <w:qFormat/>
    <w:rsid w:val="004A3C4D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4A3C4D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4A3C4D"/>
    <w:rPr>
      <w:i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A3C4D"/>
    <w:pPr>
      <w:ind w:left="720" w:right="720"/>
    </w:pPr>
    <w:rPr>
      <w:b/>
      <w:i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A3C4D"/>
    <w:rPr>
      <w:b/>
      <w:i/>
      <w:sz w:val="24"/>
    </w:rPr>
  </w:style>
  <w:style w:type="character" w:styleId="SchwacheHervorhebung">
    <w:name w:val="Subtle Emphasis"/>
    <w:uiPriority w:val="19"/>
    <w:qFormat/>
    <w:rsid w:val="004A3C4D"/>
    <w:rPr>
      <w:i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4A3C4D"/>
    <w:rPr>
      <w:b/>
      <w:i/>
      <w:sz w:val="24"/>
      <w:szCs w:val="24"/>
      <w:u w:val="single"/>
    </w:rPr>
  </w:style>
  <w:style w:type="character" w:styleId="SchwacherVerweis">
    <w:name w:val="Subtle Reference"/>
    <w:basedOn w:val="Absatz-Standardschriftart"/>
    <w:uiPriority w:val="31"/>
    <w:qFormat/>
    <w:rsid w:val="004A3C4D"/>
    <w:rPr>
      <w:sz w:val="24"/>
      <w:szCs w:val="2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4A3C4D"/>
    <w:rPr>
      <w:b/>
      <w:sz w:val="24"/>
      <w:u w:val="single"/>
    </w:rPr>
  </w:style>
  <w:style w:type="character" w:styleId="Buchtitel">
    <w:name w:val="Book Title"/>
    <w:basedOn w:val="Absatz-Standardschriftart"/>
    <w:uiPriority w:val="33"/>
    <w:qFormat/>
    <w:rsid w:val="004A3C4D"/>
    <w:rPr>
      <w:rFonts w:asciiTheme="majorHAnsi" w:eastAsiaTheme="majorEastAsia" w:hAnsiTheme="majorHAnsi"/>
      <w:b/>
      <w:i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A3C4D"/>
    <w:pPr>
      <w:ind w:left="0" w:firstLine="0"/>
      <w:outlineLvl w:val="9"/>
    </w:pPr>
    <w:rPr>
      <w:rFonts w:cs="Times New Roman"/>
    </w:rPr>
  </w:style>
  <w:style w:type="paragraph" w:customStyle="1" w:styleId="Inhaltsverzeichnis">
    <w:name w:val="Inhaltsverzeichnis"/>
    <w:rsid w:val="00324345"/>
    <w:pPr>
      <w:widowControl w:val="0"/>
      <w:tabs>
        <w:tab w:val="right" w:leader="dot" w:pos="9360"/>
      </w:tabs>
      <w:suppressAutoHyphens/>
      <w:spacing w:line="360" w:lineRule="auto"/>
      <w:ind w:left="283" w:hanging="283"/>
    </w:pPr>
    <w:rPr>
      <w:rFonts w:eastAsia="Times New Roman"/>
      <w:sz w:val="20"/>
      <w:szCs w:val="20"/>
      <w:lang w:val="en-US" w:eastAsia="de-DE"/>
    </w:rPr>
  </w:style>
  <w:style w:type="paragraph" w:styleId="Textkrper">
    <w:name w:val="Body Text"/>
    <w:basedOn w:val="Standard"/>
    <w:link w:val="TextkrperZchn"/>
    <w:rsid w:val="00324345"/>
    <w:pPr>
      <w:widowControl w:val="0"/>
      <w:pBdr>
        <w:right w:val="single" w:sz="4" w:space="4" w:color="auto"/>
      </w:pBdr>
      <w:tabs>
        <w:tab w:val="left" w:pos="0"/>
        <w:tab w:val="left" w:pos="2548"/>
        <w:tab w:val="left" w:pos="3256"/>
        <w:tab w:val="left" w:pos="3964"/>
        <w:tab w:val="left" w:pos="4672"/>
        <w:tab w:val="left" w:pos="5380"/>
        <w:tab w:val="left" w:pos="6088"/>
        <w:tab w:val="left" w:pos="6796"/>
        <w:tab w:val="left" w:pos="7504"/>
        <w:tab w:val="left" w:pos="8212"/>
        <w:tab w:val="left" w:pos="8640"/>
      </w:tabs>
      <w:jc w:val="both"/>
    </w:pPr>
    <w:rPr>
      <w:rFonts w:eastAsia="Times New Roman"/>
      <w:color w:val="000000"/>
      <w:sz w:val="20"/>
      <w:szCs w:val="18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324345"/>
    <w:rPr>
      <w:rFonts w:eastAsia="Times New Roman"/>
      <w:color w:val="000000"/>
      <w:sz w:val="20"/>
      <w:szCs w:val="1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8009D2"/>
    <w:pPr>
      <w:widowControl w:val="0"/>
      <w:spacing w:before="120" w:after="120"/>
    </w:pPr>
    <w:rPr>
      <w:rFonts w:eastAsia="Times New Roman" w:cstheme="minorHAnsi"/>
      <w:bCs/>
      <w:color w:val="000000"/>
      <w:szCs w:val="20"/>
      <w:lang w:eastAsia="ar-SA"/>
    </w:rPr>
  </w:style>
  <w:style w:type="paragraph" w:styleId="Verzeichnis3">
    <w:name w:val="toc 3"/>
    <w:basedOn w:val="Standard"/>
    <w:next w:val="Standard"/>
    <w:autoRedefine/>
    <w:uiPriority w:val="39"/>
    <w:rsid w:val="004301E3"/>
    <w:pPr>
      <w:widowControl w:val="0"/>
      <w:ind w:left="400"/>
    </w:pPr>
    <w:rPr>
      <w:rFonts w:eastAsia="Times New Roman" w:cstheme="minorHAnsi"/>
      <w:iCs/>
      <w:color w:val="000000"/>
      <w:sz w:val="22"/>
      <w:szCs w:val="20"/>
      <w:lang w:eastAsia="ar-SA"/>
    </w:rPr>
  </w:style>
  <w:style w:type="paragraph" w:styleId="Verzeichnis2">
    <w:name w:val="toc 2"/>
    <w:basedOn w:val="Standard"/>
    <w:next w:val="Standard"/>
    <w:autoRedefine/>
    <w:uiPriority w:val="39"/>
    <w:rsid w:val="004301E3"/>
    <w:pPr>
      <w:spacing w:after="100"/>
      <w:ind w:left="240"/>
    </w:pPr>
    <w:rPr>
      <w:sz w:val="22"/>
    </w:rPr>
  </w:style>
  <w:style w:type="paragraph" w:styleId="Verzeichnis4">
    <w:name w:val="toc 4"/>
    <w:basedOn w:val="Standard"/>
    <w:next w:val="Standard"/>
    <w:uiPriority w:val="39"/>
    <w:rsid w:val="004301E3"/>
    <w:pPr>
      <w:spacing w:before="100" w:after="100"/>
      <w:ind w:left="720"/>
    </w:pPr>
    <w:rPr>
      <w:sz w:val="22"/>
    </w:rPr>
  </w:style>
  <w:style w:type="paragraph" w:styleId="Verzeichnis5">
    <w:name w:val="toc 5"/>
    <w:basedOn w:val="Standard"/>
    <w:next w:val="Standard"/>
    <w:autoRedefine/>
    <w:rsid w:val="004301E3"/>
    <w:pPr>
      <w:spacing w:after="100"/>
      <w:ind w:left="960"/>
    </w:pPr>
    <w:rPr>
      <w:sz w:val="20"/>
    </w:rPr>
  </w:style>
  <w:style w:type="paragraph" w:styleId="Verzeichnis6">
    <w:name w:val="toc 6"/>
    <w:basedOn w:val="Standard"/>
    <w:next w:val="Standard"/>
    <w:autoRedefine/>
    <w:rsid w:val="004301E3"/>
    <w:pPr>
      <w:spacing w:after="100"/>
      <w:ind w:left="1200"/>
    </w:pPr>
  </w:style>
  <w:style w:type="paragraph" w:styleId="Kopfzeile">
    <w:name w:val="header"/>
    <w:basedOn w:val="Standard"/>
    <w:link w:val="KopfzeileZchn"/>
    <w:rsid w:val="00B717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71703"/>
  </w:style>
  <w:style w:type="paragraph" w:styleId="Fuzeile">
    <w:name w:val="footer"/>
    <w:basedOn w:val="Standard"/>
    <w:link w:val="FuzeileZchn"/>
    <w:rsid w:val="00B717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71703"/>
  </w:style>
  <w:style w:type="table" w:styleId="Tabellenraster">
    <w:name w:val="Table Grid"/>
    <w:basedOn w:val="NormaleTabelle"/>
    <w:rsid w:val="00B71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296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296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Development\OperationTool\db\documents\EDRP_CFM56-7B_202509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0BFFC-F74A-49FB-B1AA-88094D003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EDRP_CFM56-7B_202509.dotx</Template>
  <TotalTime>0</TotalTime>
  <Pages>3</Pages>
  <Words>314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MTU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KLEINERT-ALBRECHT, Christian</dc:creator>
  <cp:lastModifiedBy>KLEINERT-ALBRECHT, Christian</cp:lastModifiedBy>
  <cp:revision>1</cp:revision>
  <cp:lastPrinted>2025-02-24T08:52:00Z</cp:lastPrinted>
  <dcterms:created xsi:type="dcterms:W3CDTF">2025-10-16T12:47:00Z</dcterms:created>
  <dcterms:modified xsi:type="dcterms:W3CDTF">2025-10-16T12:48:00Z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bc6aa6-b0dd-459a-b4e3-9c1d32e62d98_Enabled">
    <vt:lpwstr>true</vt:lpwstr>
  </property>
  <property fmtid="{D5CDD505-2E9C-101B-9397-08002B2CF9AE}" pid="3" name="MSIP_Label_b7bc6aa6-b0dd-459a-b4e3-9c1d32e62d98_SetDate">
    <vt:lpwstr>2025-10-16T12:48:43Z</vt:lpwstr>
  </property>
  <property fmtid="{D5CDD505-2E9C-101B-9397-08002B2CF9AE}" pid="4" name="MSIP_Label_b7bc6aa6-b0dd-459a-b4e3-9c1d32e62d98_Method">
    <vt:lpwstr>Standard</vt:lpwstr>
  </property>
  <property fmtid="{D5CDD505-2E9C-101B-9397-08002B2CF9AE}" pid="5" name="MSIP_Label_b7bc6aa6-b0dd-459a-b4e3-9c1d32e62d98_Name">
    <vt:lpwstr>MTU Proprietary Information</vt:lpwstr>
  </property>
  <property fmtid="{D5CDD505-2E9C-101B-9397-08002B2CF9AE}" pid="6" name="MSIP_Label_b7bc6aa6-b0dd-459a-b4e3-9c1d32e62d98_SiteId">
    <vt:lpwstr>eebc6226-7d59-484b-90ee-5875d0c44e4a</vt:lpwstr>
  </property>
  <property fmtid="{D5CDD505-2E9C-101B-9397-08002B2CF9AE}" pid="7" name="MSIP_Label_b7bc6aa6-b0dd-459a-b4e3-9c1d32e62d98_ActionId">
    <vt:lpwstr>77390f5f-a843-4029-a1c7-69d732058611</vt:lpwstr>
  </property>
  <property fmtid="{D5CDD505-2E9C-101B-9397-08002B2CF9AE}" pid="8" name="MSIP_Label_b7bc6aa6-b0dd-459a-b4e3-9c1d32e62d98_ContentBits">
    <vt:lpwstr>0</vt:lpwstr>
  </property>
  <property fmtid="{D5CDD505-2E9C-101B-9397-08002B2CF9AE}" pid="9" name="MSIP_Label_b7bc6aa6-b0dd-459a-b4e3-9c1d32e62d98_Tag">
    <vt:lpwstr>10, 3, 0, 1</vt:lpwstr>
  </property>
</Properties>
</file>