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485" w:type="dxa"/>
        <w:tblLook w:val="04A0" w:firstRow="1" w:lastRow="0" w:firstColumn="1" w:lastColumn="0" w:noHBand="0" w:noVBand="1"/>
      </w:tblPr>
      <w:tblGrid>
        <w:gridCol w:w="433"/>
        <w:gridCol w:w="1469"/>
        <w:gridCol w:w="503"/>
        <w:gridCol w:w="709"/>
        <w:gridCol w:w="339"/>
        <w:gridCol w:w="1265"/>
        <w:gridCol w:w="421"/>
        <w:gridCol w:w="403"/>
        <w:gridCol w:w="862"/>
        <w:gridCol w:w="1263"/>
        <w:gridCol w:w="2818"/>
      </w:tblGrid>
      <w:tr w:rsidR="00612962" w:rsidRPr="00612962" w14:paraId="63C19BB3" w14:textId="77777777" w:rsidTr="00C802E4">
        <w:trPr>
          <w:trHeight w:val="748"/>
        </w:trPr>
        <w:tc>
          <w:tcPr>
            <w:tcW w:w="5139" w:type="dxa"/>
            <w:gridSpan w:val="7"/>
            <w:shd w:val="clear" w:color="auto" w:fill="D9D9D9" w:themeFill="background1" w:themeFillShade="D9"/>
          </w:tcPr>
          <w:p w14:paraId="54FEC32C" w14:textId="77777777" w:rsidR="00612962" w:rsidRPr="00A57B54" w:rsidRDefault="00612962" w:rsidP="00612962">
            <w:pPr>
              <w:jc w:val="center"/>
              <w:rPr>
                <w:b/>
                <w:sz w:val="22"/>
                <w:lang w:val="en-US"/>
              </w:rPr>
            </w:pPr>
            <w:r w:rsidRPr="00A57B54">
              <w:rPr>
                <w:b/>
                <w:sz w:val="22"/>
                <w:lang w:val="en-US"/>
              </w:rPr>
              <w:t>Engine S/N</w:t>
            </w:r>
          </w:p>
          <w:p w14:paraId="5A6CF358" w14:textId="4C924E5E" w:rsidR="00612962" w:rsidRPr="00612962" w:rsidRDefault="00612962" w:rsidP="00612962">
            <w:pPr>
              <w:jc w:val="center"/>
              <w:rPr>
                <w:sz w:val="36"/>
                <w:lang w:val="en-US"/>
              </w:rPr>
            </w:pPr>
            <w:r w:rsidRPr="00A57B54">
              <w:rPr>
                <w:sz w:val="28"/>
                <w:szCs w:val="20"/>
                <w:lang w:val="en-US"/>
              </w:rPr>
              <w:t>ENGINE_SERIAL_PLACEHOLDER</w:t>
            </w:r>
          </w:p>
        </w:tc>
        <w:tc>
          <w:tcPr>
            <w:tcW w:w="5346" w:type="dxa"/>
            <w:gridSpan w:val="4"/>
            <w:shd w:val="clear" w:color="auto" w:fill="D9D9D9" w:themeFill="background1" w:themeFillShade="D9"/>
          </w:tcPr>
          <w:p w14:paraId="493B1D73" w14:textId="77777777" w:rsidR="00612962" w:rsidRPr="00612962" w:rsidRDefault="00612962" w:rsidP="00612962">
            <w:pPr>
              <w:jc w:val="center"/>
              <w:rPr>
                <w:b/>
                <w:sz w:val="22"/>
                <w:lang w:val="en-US"/>
              </w:rPr>
            </w:pPr>
            <w:r w:rsidRPr="00612962">
              <w:rPr>
                <w:b/>
                <w:sz w:val="22"/>
                <w:lang w:val="en-US"/>
              </w:rPr>
              <w:t>Project / WBS</w:t>
            </w:r>
          </w:p>
          <w:p w14:paraId="0D648150" w14:textId="7BE5AEB9" w:rsidR="00612962" w:rsidRPr="00612962" w:rsidRDefault="00612962" w:rsidP="00612962">
            <w:pPr>
              <w:jc w:val="center"/>
              <w:rPr>
                <w:sz w:val="36"/>
                <w:lang w:val="en-US"/>
              </w:rPr>
            </w:pPr>
            <w:r w:rsidRPr="00612962">
              <w:rPr>
                <w:bCs/>
                <w:sz w:val="28"/>
                <w:szCs w:val="20"/>
                <w:lang w:val="en-US"/>
              </w:rPr>
              <w:t>WORK_ORDER_PLACEHOLDER</w:t>
            </w:r>
          </w:p>
        </w:tc>
      </w:tr>
      <w:tr w:rsidR="00C7336F" w14:paraId="443DBD90" w14:textId="77777777" w:rsidTr="00C802E4">
        <w:trPr>
          <w:trHeight w:val="510"/>
        </w:trPr>
        <w:tc>
          <w:tcPr>
            <w:tcW w:w="10485" w:type="dxa"/>
            <w:gridSpan w:val="11"/>
            <w:tcBorders>
              <w:bottom w:val="single" w:sz="4" w:space="0" w:color="auto"/>
            </w:tcBorders>
            <w:vAlign w:val="center"/>
          </w:tcPr>
          <w:p w14:paraId="157F005D" w14:textId="77777777" w:rsidR="00C7336F" w:rsidRPr="00C7336F" w:rsidRDefault="00C7336F" w:rsidP="00BA47C3">
            <w:pPr>
              <w:rPr>
                <w:b/>
                <w:sz w:val="20"/>
              </w:rPr>
            </w:pPr>
            <w:proofErr w:type="spellStart"/>
            <w:r w:rsidRPr="005627F5">
              <w:rPr>
                <w:b/>
              </w:rPr>
              <w:t>Section</w:t>
            </w:r>
            <w:proofErr w:type="spellEnd"/>
            <w:r w:rsidRPr="005627F5">
              <w:rPr>
                <w:b/>
              </w:rPr>
              <w:t xml:space="preserve"> 1</w:t>
            </w:r>
            <w:r w:rsidRPr="005627F5">
              <w:rPr>
                <w:b/>
              </w:rPr>
              <w:tab/>
              <w:t>Eingangskontrolle &amp; Checks</w:t>
            </w:r>
            <w:r w:rsidR="00BA47C3">
              <w:rPr>
                <w:b/>
              </w:rPr>
              <w:t xml:space="preserve"> </w:t>
            </w:r>
            <w:r w:rsidR="00BA47C3" w:rsidRPr="00BA47C3">
              <w:rPr>
                <w:i/>
              </w:rPr>
              <w:t>(G31-72-00-00M101 Blatt 2)</w:t>
            </w:r>
          </w:p>
        </w:tc>
      </w:tr>
      <w:tr w:rsidR="00AE46F2" w14:paraId="61C0E000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E059F" w14:textId="77777777" w:rsidR="00AE46F2" w:rsidRPr="00C7336F" w:rsidRDefault="00AE46F2" w:rsidP="002576C9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A631A" w14:textId="77777777" w:rsidR="00AE46F2" w:rsidRDefault="00A24A31" w:rsidP="00AE46F2">
            <w:pPr>
              <w:rPr>
                <w:sz w:val="20"/>
              </w:rPr>
            </w:pPr>
            <w:r>
              <w:rPr>
                <w:sz w:val="20"/>
              </w:rPr>
              <w:t>Eingangskontrolle</w:t>
            </w:r>
            <w:r w:rsidR="00AE46F2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Dokumente: </w:t>
            </w:r>
            <w:r w:rsidR="00AE46F2">
              <w:rPr>
                <w:sz w:val="20"/>
              </w:rPr>
              <w:t>Yel</w:t>
            </w:r>
            <w:r>
              <w:rPr>
                <w:sz w:val="20"/>
              </w:rPr>
              <w:t>low Tag, WRB TIS, Testlaufkarte</w:t>
            </w:r>
          </w:p>
          <w:p w14:paraId="0CC8BB15" w14:textId="77777777" w:rsidR="00E630DE" w:rsidRPr="00C7336F" w:rsidRDefault="00A24A31" w:rsidP="00AE46F2">
            <w:pPr>
              <w:rPr>
                <w:sz w:val="20"/>
              </w:rPr>
            </w:pPr>
            <w:r>
              <w:rPr>
                <w:sz w:val="20"/>
              </w:rPr>
              <w:t>Eingangskontrolle Triebwerkszustand: äußere Beschädigungen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BDD7EB" w14:textId="77777777" w:rsidR="00AE46F2" w:rsidRPr="00AE46F2" w:rsidRDefault="00AE46F2" w:rsidP="00AE46F2">
            <w:pPr>
              <w:rPr>
                <w:sz w:val="20"/>
                <w:szCs w:val="20"/>
              </w:rPr>
            </w:pPr>
          </w:p>
          <w:p w14:paraId="0D110A32" w14:textId="77777777" w:rsidR="00AE46F2" w:rsidRPr="00AE46F2" w:rsidRDefault="00AE46F2" w:rsidP="00AE46F2">
            <w:pPr>
              <w:rPr>
                <w:sz w:val="20"/>
                <w:szCs w:val="20"/>
              </w:rPr>
            </w:pPr>
          </w:p>
        </w:tc>
      </w:tr>
      <w:tr w:rsidR="00AE46F2" w14:paraId="7012E378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56E9" w14:textId="77777777" w:rsidR="00AE46F2" w:rsidRPr="00AE46F2" w:rsidRDefault="00AE46F2" w:rsidP="00AE46F2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90C9A" w14:textId="77777777" w:rsidR="00AE46F2" w:rsidRPr="00E630DE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AE46F2" w:rsidRPr="00E630DE">
              <w:rPr>
                <w:sz w:val="16"/>
              </w:rPr>
              <w:t>1.1 | 1.2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4A52F43" w14:textId="77777777" w:rsidR="00AE46F2" w:rsidRPr="00E630DE" w:rsidRDefault="00AE46F2" w:rsidP="002576C9">
            <w:pPr>
              <w:jc w:val="center"/>
              <w:rPr>
                <w:sz w:val="16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E630DE" w:rsidRPr="00AE46F2" w14:paraId="2DB7FA7C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D7366" w14:textId="77777777" w:rsidR="00E630DE" w:rsidRPr="00C7336F" w:rsidRDefault="00E630DE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0CCD2" w14:textId="77777777" w:rsidR="00E630DE" w:rsidRDefault="00E630DE" w:rsidP="00E630DE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Free Rotation Check N1</w:t>
            </w:r>
          </w:p>
          <w:p w14:paraId="572E7A0A" w14:textId="77777777" w:rsidR="00E630DE" w:rsidRPr="00C7336F" w:rsidRDefault="00E630DE" w:rsidP="00E630DE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0CC519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  <w:p w14:paraId="5DF22666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</w:tc>
      </w:tr>
      <w:tr w:rsidR="00E630DE" w:rsidRPr="005627F5" w14:paraId="4CF7CBE3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4250" w14:textId="77777777" w:rsidR="00E630DE" w:rsidRPr="00AE46F2" w:rsidRDefault="00E630DE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9B3AE" w14:textId="77777777" w:rsidR="00E630DE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E630DE">
              <w:rPr>
                <w:sz w:val="16"/>
              </w:rPr>
              <w:t>1.4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DDEF207" w14:textId="77777777" w:rsidR="00E630DE" w:rsidRPr="005627F5" w:rsidRDefault="00E630DE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E630DE" w:rsidRPr="00AE46F2" w14:paraId="0B62F88D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59908" w14:textId="77777777" w:rsidR="00E630DE" w:rsidRPr="00C7336F" w:rsidRDefault="00E630DE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CB261" w14:textId="77777777" w:rsidR="00E630DE" w:rsidRDefault="00E630DE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Free Rotation Check N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14:paraId="04B4115A" w14:textId="77777777" w:rsidR="00E630DE" w:rsidRPr="00C7336F" w:rsidRDefault="00E630DE" w:rsidP="008B459B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0A6292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  <w:p w14:paraId="28742959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</w:tc>
      </w:tr>
      <w:tr w:rsidR="00E630DE" w:rsidRPr="005627F5" w14:paraId="413ECC89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FC0E" w14:textId="77777777" w:rsidR="00E630DE" w:rsidRPr="00AE46F2" w:rsidRDefault="00E630DE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3A631" w14:textId="77777777" w:rsidR="00E630DE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E630DE">
              <w:rPr>
                <w:sz w:val="16"/>
              </w:rPr>
              <w:t>1.5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F0B5815" w14:textId="77777777" w:rsidR="00E630DE" w:rsidRPr="005627F5" w:rsidRDefault="00E630DE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E630DE" w:rsidRPr="00AE46F2" w14:paraId="67F09A75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9725F" w14:textId="77777777" w:rsidR="00E630DE" w:rsidRPr="00C7336F" w:rsidRDefault="00E630DE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56EBE" w14:textId="77777777" w:rsidR="00E630DE" w:rsidRDefault="00E630DE" w:rsidP="008B459B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Chip Detector Check</w:t>
            </w:r>
          </w:p>
          <w:p w14:paraId="03D64CC3" w14:textId="77777777" w:rsidR="00E630DE" w:rsidRPr="00C7336F" w:rsidRDefault="00E630DE" w:rsidP="008B459B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4B913B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  <w:p w14:paraId="210F6DB6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</w:tc>
      </w:tr>
      <w:tr w:rsidR="00E630DE" w:rsidRPr="005627F5" w14:paraId="5DAF7A89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7550" w14:textId="77777777" w:rsidR="00E630DE" w:rsidRPr="00AE46F2" w:rsidRDefault="00E630DE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B4CBD" w14:textId="77777777" w:rsidR="00E630DE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E630DE">
              <w:rPr>
                <w:sz w:val="16"/>
              </w:rPr>
              <w:t>1.5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DFBBDDD" w14:textId="77777777" w:rsidR="00E630DE" w:rsidRPr="005627F5" w:rsidRDefault="00E630DE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E630DE" w:rsidRPr="00AE46F2" w14:paraId="1FC534D4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CBCE7" w14:textId="77777777" w:rsidR="00E630DE" w:rsidRPr="00C7336F" w:rsidRDefault="00E630DE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7A950" w14:textId="77777777" w:rsidR="00E630DE" w:rsidRDefault="00E630DE" w:rsidP="008B459B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Oil Filter Check</w:t>
            </w:r>
          </w:p>
          <w:p w14:paraId="0B5708CE" w14:textId="77777777" w:rsidR="00E630DE" w:rsidRPr="00C7336F" w:rsidRDefault="00E630DE" w:rsidP="008B459B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976CB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  <w:p w14:paraId="114F06D1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</w:tc>
      </w:tr>
      <w:tr w:rsidR="00E630DE" w:rsidRPr="005627F5" w14:paraId="2E51B2CD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65A1" w14:textId="77777777" w:rsidR="00E630DE" w:rsidRPr="00AE46F2" w:rsidRDefault="00E630DE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FCFAA" w14:textId="77777777" w:rsidR="00E630DE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E630DE">
              <w:rPr>
                <w:sz w:val="16"/>
              </w:rPr>
              <w:t>1.5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5BEA876" w14:textId="77777777" w:rsidR="00E630DE" w:rsidRPr="005627F5" w:rsidRDefault="00E630DE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708C1" w:rsidRPr="00A24A31" w14:paraId="7A645989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526BC" w14:textId="77777777" w:rsidR="00C708C1" w:rsidRPr="00C7336F" w:rsidRDefault="00C708C1" w:rsidP="008B459B">
            <w:pPr>
              <w:pStyle w:val="berschrift1"/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BBFFA" w14:textId="77777777" w:rsidR="005E359E" w:rsidRDefault="00C708C1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Fan Balance </w:t>
            </w:r>
          </w:p>
          <w:p w14:paraId="7130D72C" w14:textId="77777777" w:rsidR="00C708C1" w:rsidRDefault="00C708C1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Weights installed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5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BAED6" w14:textId="77777777" w:rsidR="00C708C1" w:rsidRPr="00A24A31" w:rsidRDefault="00C708C1" w:rsidP="008B459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2F51B0" w14:textId="77777777" w:rsidR="00C708C1" w:rsidRPr="00A24A31" w:rsidRDefault="00C708C1" w:rsidP="008B459B">
            <w:pPr>
              <w:rPr>
                <w:sz w:val="20"/>
                <w:szCs w:val="20"/>
                <w:lang w:val="en-US"/>
              </w:rPr>
            </w:pPr>
          </w:p>
          <w:p w14:paraId="225D8FDA" w14:textId="77777777" w:rsidR="00C708C1" w:rsidRPr="00A24A31" w:rsidRDefault="00C708C1" w:rsidP="008B459B">
            <w:pPr>
              <w:rPr>
                <w:sz w:val="20"/>
                <w:szCs w:val="20"/>
                <w:lang w:val="en-US"/>
              </w:rPr>
            </w:pPr>
          </w:p>
        </w:tc>
      </w:tr>
      <w:tr w:rsidR="00E630DE" w:rsidRPr="005627F5" w14:paraId="3AD8CFA0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D793" w14:textId="77777777" w:rsidR="00E630DE" w:rsidRPr="00A24A31" w:rsidRDefault="00E630DE" w:rsidP="008B459B">
            <w:pPr>
              <w:rPr>
                <w:sz w:val="16"/>
                <w:lang w:val="en-US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A1785" w14:textId="77777777" w:rsidR="00E630DE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E630DE">
              <w:rPr>
                <w:sz w:val="16"/>
              </w:rPr>
              <w:t>1.</w:t>
            </w:r>
            <w:r w:rsidR="00A24A31">
              <w:rPr>
                <w:sz w:val="16"/>
              </w:rPr>
              <w:t>4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504F932" w14:textId="77777777" w:rsidR="00E630DE" w:rsidRPr="005627F5" w:rsidRDefault="00E630DE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24A31" w14:paraId="25C6B9D6" w14:textId="77777777" w:rsidTr="00C802E4">
        <w:trPr>
          <w:trHeight w:val="510"/>
        </w:trPr>
        <w:tc>
          <w:tcPr>
            <w:tcW w:w="10485" w:type="dxa"/>
            <w:gridSpan w:val="11"/>
            <w:tcBorders>
              <w:bottom w:val="single" w:sz="4" w:space="0" w:color="auto"/>
            </w:tcBorders>
            <w:vAlign w:val="center"/>
          </w:tcPr>
          <w:p w14:paraId="2AA20C83" w14:textId="77777777" w:rsidR="00A24A31" w:rsidRPr="00C7336F" w:rsidRDefault="00A24A31" w:rsidP="00BA47C3">
            <w:pPr>
              <w:rPr>
                <w:b/>
                <w:sz w:val="20"/>
              </w:rPr>
            </w:pPr>
            <w:proofErr w:type="spellStart"/>
            <w:r w:rsidRPr="005627F5">
              <w:rPr>
                <w:b/>
              </w:rPr>
              <w:t>Section</w:t>
            </w:r>
            <w:proofErr w:type="spellEnd"/>
            <w:r w:rsidRPr="005627F5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Pr="005627F5">
              <w:rPr>
                <w:b/>
              </w:rPr>
              <w:tab/>
            </w:r>
            <w:r>
              <w:rPr>
                <w:b/>
              </w:rPr>
              <w:t>Triebwerk auf Transportgestell</w:t>
            </w:r>
            <w:r w:rsidR="00BA47C3">
              <w:rPr>
                <w:b/>
              </w:rPr>
              <w:t xml:space="preserve"> </w:t>
            </w:r>
            <w:r w:rsidR="00BA47C3" w:rsidRPr="00BA47C3">
              <w:rPr>
                <w:i/>
              </w:rPr>
              <w:t>(G31-72-00-00M101 Blatt 2)</w:t>
            </w:r>
          </w:p>
        </w:tc>
      </w:tr>
      <w:tr w:rsidR="00C708C1" w:rsidRPr="00AE46F2" w14:paraId="1668F4FB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3FBB7" w14:textId="77777777" w:rsidR="00C708C1" w:rsidRPr="00C7336F" w:rsidRDefault="00C708C1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C856F" w14:textId="77777777" w:rsidR="00C708C1" w:rsidRDefault="00C708C1" w:rsidP="008B459B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AGB Covers &amp; Blanks</w:t>
            </w:r>
          </w:p>
          <w:p w14:paraId="0C47A0A9" w14:textId="77777777" w:rsidR="00C708C1" w:rsidRPr="00C7336F" w:rsidRDefault="00C708C1" w:rsidP="008B459B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EB22C0" w14:textId="77777777" w:rsidR="00C708C1" w:rsidRPr="00AE46F2" w:rsidRDefault="00C708C1" w:rsidP="008B459B">
            <w:pPr>
              <w:rPr>
                <w:sz w:val="20"/>
                <w:szCs w:val="20"/>
              </w:rPr>
            </w:pPr>
          </w:p>
          <w:p w14:paraId="01A0F1CD" w14:textId="77777777" w:rsidR="00C708C1" w:rsidRPr="00AE46F2" w:rsidRDefault="00C708C1" w:rsidP="008B459B">
            <w:pPr>
              <w:rPr>
                <w:sz w:val="20"/>
                <w:szCs w:val="20"/>
              </w:rPr>
            </w:pPr>
          </w:p>
        </w:tc>
      </w:tr>
      <w:tr w:rsidR="00C708C1" w:rsidRPr="005627F5" w14:paraId="47FBC9CF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FACE" w14:textId="77777777" w:rsidR="00C708C1" w:rsidRPr="00AE46F2" w:rsidRDefault="00C708C1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489F7" w14:textId="77777777" w:rsidR="00C708C1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C708C1">
              <w:rPr>
                <w:sz w:val="16"/>
              </w:rPr>
              <w:t>2.1 | 2.2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FED91B6" w14:textId="77777777" w:rsidR="00C708C1" w:rsidRPr="005627F5" w:rsidRDefault="00C708C1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708C1" w:rsidRPr="00AE46F2" w14:paraId="4FD295AF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9EA1C" w14:textId="77777777" w:rsidR="00C708C1" w:rsidRPr="00C7336F" w:rsidRDefault="00C708C1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6FAD4" w14:textId="77777777" w:rsidR="00C708C1" w:rsidRDefault="00C708C1" w:rsidP="008B459B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Compresso</w:t>
            </w:r>
            <w:r w:rsidRPr="00E11183">
              <w:rPr>
                <w:sz w:val="20"/>
                <w:szCs w:val="20"/>
                <w:lang w:val="en-US"/>
              </w:rPr>
              <w:t>r Inlet Cover Strips</w:t>
            </w:r>
          </w:p>
          <w:p w14:paraId="55A17BDE" w14:textId="77777777" w:rsidR="00C708C1" w:rsidRPr="00C7336F" w:rsidRDefault="00C708C1" w:rsidP="008B459B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19E039" w14:textId="77777777" w:rsidR="00C708C1" w:rsidRPr="00AE46F2" w:rsidRDefault="00C708C1" w:rsidP="008B459B">
            <w:pPr>
              <w:rPr>
                <w:sz w:val="20"/>
                <w:szCs w:val="20"/>
              </w:rPr>
            </w:pPr>
          </w:p>
          <w:p w14:paraId="0EBBA5C1" w14:textId="77777777" w:rsidR="00C708C1" w:rsidRPr="00AE46F2" w:rsidRDefault="00C708C1" w:rsidP="008B459B">
            <w:pPr>
              <w:rPr>
                <w:sz w:val="20"/>
                <w:szCs w:val="20"/>
              </w:rPr>
            </w:pPr>
          </w:p>
        </w:tc>
      </w:tr>
      <w:tr w:rsidR="00C708C1" w:rsidRPr="005627F5" w14:paraId="4C825011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39BB" w14:textId="77777777" w:rsidR="00C708C1" w:rsidRPr="00AE46F2" w:rsidRDefault="00C708C1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4AF00" w14:textId="77777777" w:rsidR="00C708C1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C708C1">
              <w:rPr>
                <w:sz w:val="16"/>
              </w:rPr>
              <w:t>2.10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6FA5457" w14:textId="77777777" w:rsidR="00C708C1" w:rsidRPr="005627F5" w:rsidRDefault="00C708C1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78452B" w:rsidRPr="00AE46F2" w14:paraId="26C2D212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67A70" w14:textId="77777777" w:rsidR="0078452B" w:rsidRPr="00C7336F" w:rsidRDefault="0078452B" w:rsidP="0078452B">
            <w:pPr>
              <w:pStyle w:val="berschrift1"/>
            </w:pPr>
          </w:p>
        </w:tc>
        <w:tc>
          <w:tcPr>
            <w:tcW w:w="30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3E17F" w14:textId="77777777" w:rsidR="0078452B" w:rsidRDefault="0078452B" w:rsidP="0078452B">
            <w:pPr>
              <w:rPr>
                <w:sz w:val="20"/>
              </w:rPr>
            </w:pPr>
            <w:r w:rsidRPr="00E11183">
              <w:rPr>
                <w:sz w:val="20"/>
                <w:szCs w:val="20"/>
                <w:lang w:val="en-US"/>
              </w:rPr>
              <w:t>Air Turbine Starter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7E9190" w14:textId="77777777" w:rsidR="0078452B" w:rsidRDefault="0078452B" w:rsidP="0078452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Oil Service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325A4" w14:textId="77777777" w:rsidR="0078452B" w:rsidRPr="00C708C1" w:rsidRDefault="0078452B" w:rsidP="0078452B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E7E6BB" w14:textId="77777777" w:rsidR="0078452B" w:rsidRPr="00C7336F" w:rsidRDefault="0078452B" w:rsidP="0078452B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Cust.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8B9230" w14:textId="77777777" w:rsidR="0078452B" w:rsidRPr="00AE46F2" w:rsidRDefault="0078452B" w:rsidP="0078452B">
            <w:pPr>
              <w:rPr>
                <w:sz w:val="20"/>
                <w:szCs w:val="20"/>
              </w:rPr>
            </w:pPr>
          </w:p>
          <w:p w14:paraId="5E7417D3" w14:textId="77777777" w:rsidR="0078452B" w:rsidRPr="00AE46F2" w:rsidRDefault="0078452B" w:rsidP="0078452B">
            <w:pPr>
              <w:rPr>
                <w:sz w:val="20"/>
                <w:szCs w:val="20"/>
              </w:rPr>
            </w:pPr>
          </w:p>
        </w:tc>
      </w:tr>
      <w:tr w:rsidR="00C708C1" w:rsidRPr="005627F5" w14:paraId="294AAE8E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BCE8" w14:textId="77777777" w:rsidR="00C708C1" w:rsidRPr="00AE46F2" w:rsidRDefault="00C708C1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8C4E2" w14:textId="77777777" w:rsidR="00C708C1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C708C1">
              <w:rPr>
                <w:sz w:val="16"/>
              </w:rPr>
              <w:t>2.9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765D935" w14:textId="77777777" w:rsidR="00C708C1" w:rsidRPr="005627F5" w:rsidRDefault="00C708C1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802E4" w:rsidRPr="00AE46F2" w14:paraId="42BA8DD5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7516F" w14:textId="77777777" w:rsidR="00C802E4" w:rsidRPr="00C7336F" w:rsidRDefault="00C802E4" w:rsidP="00296084">
            <w:pPr>
              <w:pStyle w:val="berschrift1"/>
            </w:pPr>
          </w:p>
        </w:tc>
        <w:tc>
          <w:tcPr>
            <w:tcW w:w="47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BCC9D" w14:textId="77777777" w:rsidR="00C802E4" w:rsidRDefault="00C802E4" w:rsidP="00C802E4">
            <w:pPr>
              <w:rPr>
                <w:sz w:val="20"/>
              </w:rPr>
            </w:pPr>
            <w:r w:rsidRPr="00E11183">
              <w:rPr>
                <w:sz w:val="20"/>
                <w:szCs w:val="20"/>
                <w:lang w:val="en-US"/>
              </w:rPr>
              <w:t xml:space="preserve">Air Turbine </w:t>
            </w:r>
            <w:r>
              <w:rPr>
                <w:sz w:val="20"/>
                <w:szCs w:val="20"/>
                <w:lang w:val="en-US"/>
              </w:rPr>
              <w:t>Start Valve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59335" w14:textId="77777777" w:rsidR="00C802E4" w:rsidRPr="00C708C1" w:rsidRDefault="00C802E4" w:rsidP="00296084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D0882" w14:textId="77777777" w:rsidR="00C802E4" w:rsidRPr="00C7336F" w:rsidRDefault="00C802E4" w:rsidP="00296084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Cust.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6C3C2B" w14:textId="77777777" w:rsidR="00C802E4" w:rsidRPr="00AE46F2" w:rsidRDefault="00C802E4" w:rsidP="00296084">
            <w:pPr>
              <w:rPr>
                <w:sz w:val="20"/>
                <w:szCs w:val="20"/>
              </w:rPr>
            </w:pPr>
          </w:p>
          <w:p w14:paraId="6D4D1F66" w14:textId="77777777" w:rsidR="00C802E4" w:rsidRPr="00AE46F2" w:rsidRDefault="00C802E4" w:rsidP="00296084">
            <w:pPr>
              <w:rPr>
                <w:sz w:val="20"/>
                <w:szCs w:val="20"/>
              </w:rPr>
            </w:pPr>
          </w:p>
        </w:tc>
      </w:tr>
      <w:tr w:rsidR="00C802E4" w:rsidRPr="005627F5" w14:paraId="0D810968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EEF0" w14:textId="77777777" w:rsidR="00C802E4" w:rsidRPr="00AE46F2" w:rsidRDefault="00C802E4" w:rsidP="00296084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E1665" w14:textId="77777777" w:rsidR="00C802E4" w:rsidRPr="00AE46F2" w:rsidRDefault="00C802E4" w:rsidP="00296084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2.9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90E1D25" w14:textId="77777777" w:rsidR="00C802E4" w:rsidRPr="005627F5" w:rsidRDefault="00C802E4" w:rsidP="00296084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708C1" w:rsidRPr="00AE46F2" w14:paraId="75C48530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2A304" w14:textId="77777777" w:rsidR="00C708C1" w:rsidRPr="00C7336F" w:rsidRDefault="00C708C1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487D3" w14:textId="77777777" w:rsidR="00C708C1" w:rsidRDefault="00C708C1" w:rsidP="008B459B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Bleed Ports</w:t>
            </w:r>
          </w:p>
          <w:p w14:paraId="431B8C68" w14:textId="77777777" w:rsidR="00C708C1" w:rsidRPr="00C7336F" w:rsidRDefault="00C708C1" w:rsidP="008B459B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E65B0F" w14:textId="77777777" w:rsidR="00C708C1" w:rsidRPr="00AE46F2" w:rsidRDefault="00C708C1" w:rsidP="008B459B">
            <w:pPr>
              <w:rPr>
                <w:sz w:val="20"/>
                <w:szCs w:val="20"/>
              </w:rPr>
            </w:pPr>
          </w:p>
          <w:p w14:paraId="2A4009CB" w14:textId="77777777" w:rsidR="00C708C1" w:rsidRPr="00AE46F2" w:rsidRDefault="00C708C1" w:rsidP="008B459B">
            <w:pPr>
              <w:rPr>
                <w:sz w:val="20"/>
                <w:szCs w:val="20"/>
              </w:rPr>
            </w:pPr>
          </w:p>
        </w:tc>
      </w:tr>
      <w:tr w:rsidR="00C708C1" w:rsidRPr="005627F5" w14:paraId="069C0E60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77B" w14:textId="77777777" w:rsidR="00C708C1" w:rsidRPr="00AE46F2" w:rsidRDefault="00C708C1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252AC" w14:textId="77777777" w:rsidR="00C708C1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C708C1">
              <w:rPr>
                <w:sz w:val="16"/>
              </w:rPr>
              <w:t>2.6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37A51AD" w14:textId="77777777" w:rsidR="00C708C1" w:rsidRPr="005627F5" w:rsidRDefault="00C708C1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708C1" w:rsidRPr="00AE46F2" w14:paraId="67282762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03904" w14:textId="77777777" w:rsidR="00C708C1" w:rsidRPr="00C7336F" w:rsidRDefault="00C708C1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81483" w14:textId="77777777" w:rsidR="00C708C1" w:rsidRDefault="004D5DBF" w:rsidP="008B4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Oil</w:t>
            </w:r>
            <w:r w:rsidR="00C708C1">
              <w:rPr>
                <w:sz w:val="20"/>
                <w:szCs w:val="20"/>
              </w:rPr>
              <w:t xml:space="preserve"> Druckmessanschlüsse (</w:t>
            </w:r>
            <w:proofErr w:type="spellStart"/>
            <w:r w:rsidR="00C708C1">
              <w:rPr>
                <w:sz w:val="20"/>
                <w:szCs w:val="20"/>
              </w:rPr>
              <w:t>Sump</w:t>
            </w:r>
            <w:proofErr w:type="spellEnd"/>
            <w:r w:rsidR="00C708C1">
              <w:rPr>
                <w:sz w:val="20"/>
                <w:szCs w:val="20"/>
              </w:rPr>
              <w:t>, Oil</w:t>
            </w:r>
            <w:r w:rsidR="00C708C1" w:rsidRPr="00E11183">
              <w:rPr>
                <w:sz w:val="20"/>
                <w:szCs w:val="20"/>
              </w:rPr>
              <w:t>)</w:t>
            </w:r>
          </w:p>
          <w:p w14:paraId="6F37B90F" w14:textId="77777777" w:rsidR="00C708C1" w:rsidRPr="00C7336F" w:rsidRDefault="00C708C1" w:rsidP="008B459B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C35BA0" w14:textId="77777777" w:rsidR="00C708C1" w:rsidRPr="00AE46F2" w:rsidRDefault="00C708C1" w:rsidP="008B459B">
            <w:pPr>
              <w:rPr>
                <w:sz w:val="20"/>
                <w:szCs w:val="20"/>
              </w:rPr>
            </w:pPr>
          </w:p>
          <w:p w14:paraId="2C9EE79C" w14:textId="77777777" w:rsidR="00C708C1" w:rsidRPr="00AE46F2" w:rsidRDefault="00C708C1" w:rsidP="008B459B">
            <w:pPr>
              <w:rPr>
                <w:sz w:val="20"/>
                <w:szCs w:val="20"/>
              </w:rPr>
            </w:pPr>
          </w:p>
        </w:tc>
      </w:tr>
      <w:tr w:rsidR="00C708C1" w:rsidRPr="005627F5" w14:paraId="5EC7ABDF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C108" w14:textId="77777777" w:rsidR="00C708C1" w:rsidRPr="00AE46F2" w:rsidRDefault="00C708C1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90EFF" w14:textId="77777777" w:rsidR="00C708C1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C708C1">
              <w:rPr>
                <w:sz w:val="16"/>
              </w:rPr>
              <w:t>2.</w:t>
            </w:r>
            <w:r>
              <w:rPr>
                <w:sz w:val="16"/>
              </w:rPr>
              <w:t>3 | 2.4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8B1243B" w14:textId="77777777" w:rsidR="00C708C1" w:rsidRPr="005627F5" w:rsidRDefault="00C708C1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7C6FC1" w:rsidRPr="00C708C1" w14:paraId="3974D916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96BF2" w14:textId="77777777" w:rsidR="007C6FC1" w:rsidRPr="00BC1ADB" w:rsidRDefault="007C6FC1" w:rsidP="007831A2">
            <w:pPr>
              <w:pStyle w:val="berschrift1"/>
              <w:rPr>
                <w:lang w:val="en-US"/>
              </w:rPr>
            </w:pPr>
          </w:p>
        </w:tc>
        <w:tc>
          <w:tcPr>
            <w:tcW w:w="47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EE5E6" w14:textId="77777777" w:rsidR="007C6FC1" w:rsidRDefault="007C6FC1" w:rsidP="007C6FC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Oil Level Sensor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6913B" w14:textId="77777777" w:rsidR="007C6FC1" w:rsidRPr="00C708C1" w:rsidRDefault="007C6FC1" w:rsidP="007831A2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8E54C1" w14:textId="77777777" w:rsidR="007C6FC1" w:rsidRPr="00C708C1" w:rsidRDefault="007C6FC1" w:rsidP="007831A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Cust.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566587" w14:textId="77777777" w:rsidR="007C6FC1" w:rsidRPr="00C708C1" w:rsidRDefault="007C6FC1" w:rsidP="007831A2">
            <w:pPr>
              <w:rPr>
                <w:sz w:val="20"/>
                <w:szCs w:val="20"/>
                <w:lang w:val="en-US"/>
              </w:rPr>
            </w:pPr>
          </w:p>
          <w:p w14:paraId="0681B7CD" w14:textId="77777777" w:rsidR="007C6FC1" w:rsidRPr="00C708C1" w:rsidRDefault="007C6FC1" w:rsidP="007831A2">
            <w:pPr>
              <w:rPr>
                <w:sz w:val="20"/>
                <w:szCs w:val="20"/>
                <w:lang w:val="en-US"/>
              </w:rPr>
            </w:pPr>
          </w:p>
        </w:tc>
      </w:tr>
      <w:tr w:rsidR="007C6FC1" w:rsidRPr="00376100" w14:paraId="6754FCD1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01E0" w14:textId="77777777" w:rsidR="007C6FC1" w:rsidRPr="00C708C1" w:rsidRDefault="007C6FC1" w:rsidP="007831A2">
            <w:pPr>
              <w:rPr>
                <w:sz w:val="16"/>
                <w:lang w:val="en-US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9C2E5" w14:textId="77777777" w:rsidR="007C6FC1" w:rsidRPr="00376100" w:rsidRDefault="007C6FC1" w:rsidP="007C6FC1">
            <w:pPr>
              <w:jc w:val="right"/>
              <w:rPr>
                <w:sz w:val="16"/>
                <w:lang w:val="en-US"/>
              </w:rPr>
            </w:pPr>
            <w:r w:rsidRPr="00376100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2.12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606A0D6" w14:textId="77777777" w:rsidR="007C6FC1" w:rsidRPr="00376100" w:rsidRDefault="007C6FC1" w:rsidP="007831A2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7C6FC1" w:rsidRPr="00AE46F2" w14:paraId="5441C542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3DE47" w14:textId="77777777" w:rsidR="007C6FC1" w:rsidRPr="00C7336F" w:rsidRDefault="007C6FC1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32966" w14:textId="77777777" w:rsidR="007C6FC1" w:rsidRPr="00C708C1" w:rsidRDefault="007C6FC1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Fuel Supply Hose</w:t>
            </w:r>
          </w:p>
          <w:p w14:paraId="49F82591" w14:textId="77777777" w:rsidR="007C6FC1" w:rsidRPr="00C7336F" w:rsidRDefault="007C6FC1" w:rsidP="008B459B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C5FAB9" w14:textId="77777777" w:rsidR="007C6FC1" w:rsidRPr="00AE46F2" w:rsidRDefault="007C6FC1" w:rsidP="008B459B">
            <w:pPr>
              <w:rPr>
                <w:sz w:val="20"/>
                <w:szCs w:val="20"/>
              </w:rPr>
            </w:pPr>
          </w:p>
          <w:p w14:paraId="79307D3F" w14:textId="77777777" w:rsidR="007C6FC1" w:rsidRPr="00AE46F2" w:rsidRDefault="007C6FC1" w:rsidP="008B459B">
            <w:pPr>
              <w:rPr>
                <w:sz w:val="20"/>
                <w:szCs w:val="20"/>
              </w:rPr>
            </w:pPr>
          </w:p>
        </w:tc>
      </w:tr>
      <w:tr w:rsidR="007C6FC1" w:rsidRPr="005627F5" w14:paraId="2FD90C19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5A0D" w14:textId="77777777" w:rsidR="007C6FC1" w:rsidRPr="00AE46F2" w:rsidRDefault="007C6FC1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0A634" w14:textId="77777777" w:rsidR="007C6FC1" w:rsidRPr="00AE46F2" w:rsidRDefault="007C6FC1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2.5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C34C793" w14:textId="77777777" w:rsidR="007C6FC1" w:rsidRPr="005627F5" w:rsidRDefault="007C6FC1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7C6FC1" w:rsidRPr="00AE46F2" w14:paraId="6E6AB81C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1EFAD" w14:textId="77777777" w:rsidR="007C6FC1" w:rsidRPr="00C7336F" w:rsidRDefault="007C6FC1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49C76" w14:textId="77777777" w:rsidR="007C6FC1" w:rsidRDefault="007C6FC1" w:rsidP="008B459B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Fuel Filter </w:t>
            </w:r>
            <w:proofErr w:type="spellStart"/>
            <w:r>
              <w:rPr>
                <w:sz w:val="20"/>
                <w:szCs w:val="20"/>
                <w:lang w:val="en-US"/>
              </w:rPr>
              <w:t>Temperaturm</w:t>
            </w:r>
            <w:r w:rsidRPr="009512A3">
              <w:rPr>
                <w:sz w:val="20"/>
                <w:szCs w:val="20"/>
                <w:lang w:val="en-US"/>
              </w:rPr>
              <w:t>essanschluss</w:t>
            </w:r>
            <w:proofErr w:type="spellEnd"/>
          </w:p>
          <w:p w14:paraId="483321D3" w14:textId="77777777" w:rsidR="007C6FC1" w:rsidRPr="00C7336F" w:rsidRDefault="007C6FC1" w:rsidP="008B459B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A57603" w14:textId="77777777" w:rsidR="007C6FC1" w:rsidRPr="00AE46F2" w:rsidRDefault="007C6FC1" w:rsidP="008B459B">
            <w:pPr>
              <w:rPr>
                <w:sz w:val="20"/>
                <w:szCs w:val="20"/>
              </w:rPr>
            </w:pPr>
          </w:p>
          <w:p w14:paraId="22AD538B" w14:textId="77777777" w:rsidR="007C6FC1" w:rsidRPr="00AE46F2" w:rsidRDefault="007C6FC1" w:rsidP="008B459B">
            <w:pPr>
              <w:rPr>
                <w:sz w:val="20"/>
                <w:szCs w:val="20"/>
              </w:rPr>
            </w:pPr>
          </w:p>
        </w:tc>
      </w:tr>
      <w:tr w:rsidR="007C6FC1" w:rsidRPr="005627F5" w14:paraId="0E19FA01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085B" w14:textId="77777777" w:rsidR="007C6FC1" w:rsidRPr="00AE46F2" w:rsidRDefault="007C6FC1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B3A0A" w14:textId="77777777" w:rsidR="007C6FC1" w:rsidRPr="00AE46F2" w:rsidRDefault="007C6FC1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2.11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C8E6733" w14:textId="77777777" w:rsidR="007C6FC1" w:rsidRPr="005627F5" w:rsidRDefault="007C6FC1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7C6FC1" w:rsidRPr="00AE46F2" w14:paraId="7BCEB4A8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8B01D" w14:textId="77777777" w:rsidR="007C6FC1" w:rsidRPr="00C7336F" w:rsidRDefault="007C6FC1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90168" w14:textId="77777777" w:rsidR="007C6FC1" w:rsidRDefault="007C6FC1" w:rsidP="008B459B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Thrust Reverser Dummies</w:t>
            </w:r>
          </w:p>
          <w:p w14:paraId="77A7C772" w14:textId="77777777" w:rsidR="007C6FC1" w:rsidRPr="00C7336F" w:rsidRDefault="007C6FC1" w:rsidP="008B459B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9B6A5B" w14:textId="77777777" w:rsidR="007C6FC1" w:rsidRPr="00AE46F2" w:rsidRDefault="007C6FC1" w:rsidP="008B459B">
            <w:pPr>
              <w:rPr>
                <w:sz w:val="20"/>
                <w:szCs w:val="20"/>
              </w:rPr>
            </w:pPr>
          </w:p>
          <w:p w14:paraId="374C0E55" w14:textId="77777777" w:rsidR="007C6FC1" w:rsidRPr="00AE46F2" w:rsidRDefault="007C6FC1" w:rsidP="008B459B">
            <w:pPr>
              <w:rPr>
                <w:sz w:val="20"/>
                <w:szCs w:val="20"/>
              </w:rPr>
            </w:pPr>
          </w:p>
        </w:tc>
      </w:tr>
      <w:tr w:rsidR="007C6FC1" w:rsidRPr="005627F5" w14:paraId="4D268608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92CF" w14:textId="77777777" w:rsidR="007C6FC1" w:rsidRPr="00AE46F2" w:rsidRDefault="007C6FC1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DD9C1" w14:textId="77777777" w:rsidR="007C6FC1" w:rsidRPr="00AE46F2" w:rsidRDefault="007C6FC1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2.7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16790B1" w14:textId="77777777" w:rsidR="007C6FC1" w:rsidRPr="005627F5" w:rsidRDefault="007C6FC1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7C6FC1" w:rsidRPr="00612962" w14:paraId="2496E11B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0AF6E" w14:textId="77777777" w:rsidR="007C6FC1" w:rsidRPr="00C7336F" w:rsidRDefault="007C6FC1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6F697" w14:textId="77777777" w:rsidR="007C6FC1" w:rsidRDefault="007C6FC1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Pre-Cooler Intake Cover (Fan Takeoff)</w:t>
            </w:r>
          </w:p>
          <w:p w14:paraId="31AEBA5A" w14:textId="77777777" w:rsidR="007C6FC1" w:rsidRPr="00C708C1" w:rsidRDefault="007C6FC1" w:rsidP="008B459B">
            <w:pPr>
              <w:rPr>
                <w:sz w:val="20"/>
                <w:lang w:val="en-US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2FCAB8" w14:textId="77777777" w:rsidR="007C6FC1" w:rsidRPr="00C708C1" w:rsidRDefault="007C6FC1" w:rsidP="008B459B">
            <w:pPr>
              <w:rPr>
                <w:sz w:val="20"/>
                <w:szCs w:val="20"/>
                <w:lang w:val="en-US"/>
              </w:rPr>
            </w:pPr>
          </w:p>
          <w:p w14:paraId="1F80A06B" w14:textId="77777777" w:rsidR="007C6FC1" w:rsidRPr="00C708C1" w:rsidRDefault="007C6FC1" w:rsidP="008B459B">
            <w:pPr>
              <w:rPr>
                <w:sz w:val="20"/>
                <w:szCs w:val="20"/>
                <w:lang w:val="en-US"/>
              </w:rPr>
            </w:pPr>
          </w:p>
        </w:tc>
      </w:tr>
      <w:tr w:rsidR="007C6FC1" w:rsidRPr="005627F5" w14:paraId="66ACDE5F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9BCB" w14:textId="77777777" w:rsidR="007C6FC1" w:rsidRPr="00C708C1" w:rsidRDefault="007C6FC1" w:rsidP="008B459B">
            <w:pPr>
              <w:rPr>
                <w:sz w:val="16"/>
                <w:lang w:val="en-US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387CF" w14:textId="77777777" w:rsidR="007C6FC1" w:rsidRPr="00AE46F2" w:rsidRDefault="007C6FC1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2.8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40DF640" w14:textId="77777777" w:rsidR="007C6FC1" w:rsidRPr="005627F5" w:rsidRDefault="007C6FC1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7C6FC1" w:rsidRPr="00C708C1" w14:paraId="017A88A6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BDCA6" w14:textId="77777777" w:rsidR="007C6FC1" w:rsidRPr="00C7336F" w:rsidRDefault="007C6FC1" w:rsidP="008B459B">
            <w:pPr>
              <w:pStyle w:val="berschrift1"/>
            </w:pP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C82A0" w14:textId="77777777" w:rsidR="007C6FC1" w:rsidRDefault="007C6FC1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Exhaust </w:t>
            </w:r>
          </w:p>
          <w:p w14:paraId="3E1C286A" w14:textId="77777777" w:rsidR="007C6FC1" w:rsidRDefault="007C6FC1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(Center Vent Tube, </w:t>
            </w:r>
            <w:proofErr w:type="spellStart"/>
            <w:r w:rsidRPr="009512A3">
              <w:rPr>
                <w:sz w:val="20"/>
                <w:szCs w:val="20"/>
                <w:lang w:val="en-US"/>
              </w:rPr>
              <w:t>Centerbodys</w:t>
            </w:r>
            <w:proofErr w:type="spellEnd"/>
            <w:r w:rsidRPr="009512A3">
              <w:rPr>
                <w:sz w:val="20"/>
                <w:szCs w:val="20"/>
                <w:lang w:val="en-US"/>
              </w:rPr>
              <w:t>, Nozzle)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4740C0" w14:textId="77777777" w:rsidR="007C6FC1" w:rsidRPr="00C708C1" w:rsidRDefault="00C802E4" w:rsidP="006A783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IACN</w:t>
            </w:r>
            <w:r w:rsidR="007C6FC1">
              <w:rPr>
                <w:sz w:val="20"/>
                <w:lang w:val="en-US"/>
              </w:rPr>
              <w:t xml:space="preserve">   </w:t>
            </w:r>
            <w:r w:rsidR="007C6FC1">
              <w:rPr>
                <w:sz w:val="20"/>
                <w:bdr w:val="single" w:sz="4" w:space="0" w:color="auto"/>
                <w:lang w:val="en-US"/>
              </w:rPr>
              <w:t>__</w:t>
            </w:r>
            <w:r w:rsidR="007C6FC1" w:rsidRPr="006A783C">
              <w:rPr>
                <w:sz w:val="20"/>
                <w:bdr w:val="single" w:sz="4" w:space="0" w:color="auto"/>
                <w:lang w:val="en-US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8BE237" w14:textId="77777777" w:rsidR="007C6FC1" w:rsidRPr="00C708C1" w:rsidRDefault="00C802E4" w:rsidP="008B459B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LLCN</w:t>
            </w:r>
            <w:r w:rsidR="007C6FC1">
              <w:rPr>
                <w:sz w:val="20"/>
                <w:lang w:val="en-US"/>
              </w:rPr>
              <w:t xml:space="preserve">   </w:t>
            </w:r>
            <w:r w:rsidR="007C6FC1"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21101" w14:textId="77777777" w:rsidR="007C6FC1" w:rsidRPr="00C708C1" w:rsidRDefault="007C6FC1" w:rsidP="008B459B">
            <w:pPr>
              <w:rPr>
                <w:sz w:val="20"/>
                <w:szCs w:val="20"/>
                <w:lang w:val="en-US"/>
              </w:rPr>
            </w:pPr>
          </w:p>
          <w:p w14:paraId="25030F9C" w14:textId="77777777" w:rsidR="007C6FC1" w:rsidRPr="00C708C1" w:rsidRDefault="007C6FC1" w:rsidP="008B459B">
            <w:pPr>
              <w:rPr>
                <w:sz w:val="20"/>
                <w:szCs w:val="20"/>
                <w:lang w:val="en-US"/>
              </w:rPr>
            </w:pPr>
          </w:p>
        </w:tc>
      </w:tr>
      <w:tr w:rsidR="007C6FC1" w:rsidRPr="005627F5" w14:paraId="2FC58E51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0BE4" w14:textId="77777777" w:rsidR="007C6FC1" w:rsidRPr="00C708C1" w:rsidRDefault="007C6FC1" w:rsidP="008B459B">
            <w:pPr>
              <w:rPr>
                <w:sz w:val="16"/>
                <w:lang w:val="en-US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9FD87" w14:textId="77777777" w:rsidR="007C6FC1" w:rsidRPr="00AE46F2" w:rsidRDefault="007C6FC1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2.14 | 2.15 | 2.16 | 2.17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56FDEDE" w14:textId="77777777" w:rsidR="007C6FC1" w:rsidRPr="005627F5" w:rsidRDefault="007C6FC1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7C6FC1" w:rsidRPr="00AE46F2" w14:paraId="096582AD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17E96" w14:textId="77777777" w:rsidR="007C6FC1" w:rsidRPr="00C7336F" w:rsidRDefault="007C6FC1" w:rsidP="008B459B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20D11" w14:textId="77777777" w:rsidR="007C6FC1" w:rsidRPr="00C708C1" w:rsidRDefault="007C6FC1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AFT Engine Mount </w:t>
            </w:r>
            <w:r>
              <w:rPr>
                <w:sz w:val="20"/>
                <w:szCs w:val="20"/>
                <w:lang w:val="en-US"/>
              </w:rPr>
              <w:t>&amp;</w:t>
            </w:r>
            <w:r w:rsidRPr="009512A3">
              <w:rPr>
                <w:sz w:val="20"/>
                <w:szCs w:val="20"/>
                <w:lang w:val="en-US"/>
              </w:rPr>
              <w:t xml:space="preserve"> Cover</w:t>
            </w:r>
          </w:p>
          <w:p w14:paraId="450C3771" w14:textId="77777777" w:rsidR="007C6FC1" w:rsidRPr="00C7336F" w:rsidRDefault="007C6FC1" w:rsidP="008B459B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B7C40B" w14:textId="77777777" w:rsidR="007C6FC1" w:rsidRPr="00AE46F2" w:rsidRDefault="007C6FC1" w:rsidP="008B459B">
            <w:pPr>
              <w:rPr>
                <w:sz w:val="20"/>
                <w:szCs w:val="20"/>
              </w:rPr>
            </w:pPr>
          </w:p>
          <w:p w14:paraId="24E8933E" w14:textId="77777777" w:rsidR="007C6FC1" w:rsidRPr="00AE46F2" w:rsidRDefault="007C6FC1" w:rsidP="008B459B">
            <w:pPr>
              <w:rPr>
                <w:sz w:val="20"/>
                <w:szCs w:val="20"/>
              </w:rPr>
            </w:pPr>
          </w:p>
        </w:tc>
      </w:tr>
      <w:tr w:rsidR="007C6FC1" w:rsidRPr="00C73B13" w14:paraId="32CE00F2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DAF7" w14:textId="77777777" w:rsidR="007C6FC1" w:rsidRPr="00AE46F2" w:rsidRDefault="007C6FC1" w:rsidP="008B459B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6E2BB" w14:textId="77777777" w:rsidR="007C6FC1" w:rsidRPr="007C6FC1" w:rsidRDefault="00C73B13" w:rsidP="00FA56D6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Reference: 2.20</w:t>
            </w:r>
            <w:r w:rsidR="007C6FC1" w:rsidRPr="007C6FC1">
              <w:rPr>
                <w:sz w:val="16"/>
                <w:lang w:val="en-US"/>
              </w:rPr>
              <w:t xml:space="preserve"> | 2.</w:t>
            </w:r>
            <w:r>
              <w:rPr>
                <w:sz w:val="16"/>
                <w:lang w:val="en-US"/>
              </w:rPr>
              <w:t>21 | 2.22</w:t>
            </w:r>
            <w:r w:rsidR="007C6FC1" w:rsidRPr="007C6FC1">
              <w:rPr>
                <w:sz w:val="16"/>
                <w:lang w:val="en-US"/>
              </w:rPr>
              <w:t xml:space="preserve"> | 2.2</w:t>
            </w:r>
            <w:r>
              <w:rPr>
                <w:sz w:val="16"/>
                <w:lang w:val="en-US"/>
              </w:rPr>
              <w:t>5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454C31D" w14:textId="77777777" w:rsidR="007C6FC1" w:rsidRPr="007C6FC1" w:rsidRDefault="007C6FC1" w:rsidP="008B459B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7C6FC1" w:rsidRPr="00C73B13" w14:paraId="1AAE4C60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71819" w14:textId="77777777" w:rsidR="007C6FC1" w:rsidRPr="007C6FC1" w:rsidRDefault="007C6FC1" w:rsidP="008B459B">
            <w:pPr>
              <w:pStyle w:val="berschrift1"/>
              <w:rPr>
                <w:lang w:val="en-US"/>
              </w:rPr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4408D" w14:textId="77777777" w:rsidR="007C6FC1" w:rsidRDefault="007C6FC1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FWD Engine Mount</w:t>
            </w:r>
          </w:p>
          <w:p w14:paraId="529D2BAA" w14:textId="77777777" w:rsidR="007C6FC1" w:rsidRPr="007C6FC1" w:rsidRDefault="007C6FC1" w:rsidP="008B459B">
            <w:pPr>
              <w:rPr>
                <w:sz w:val="20"/>
                <w:lang w:val="en-US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A0F105" w14:textId="77777777" w:rsidR="007C6FC1" w:rsidRPr="007C6FC1" w:rsidRDefault="007C6FC1" w:rsidP="008B459B">
            <w:pPr>
              <w:rPr>
                <w:sz w:val="20"/>
                <w:szCs w:val="20"/>
                <w:lang w:val="en-US"/>
              </w:rPr>
            </w:pPr>
          </w:p>
          <w:p w14:paraId="234B4BF9" w14:textId="77777777" w:rsidR="007C6FC1" w:rsidRPr="007C6FC1" w:rsidRDefault="007C6FC1" w:rsidP="008B459B">
            <w:pPr>
              <w:rPr>
                <w:sz w:val="20"/>
                <w:szCs w:val="20"/>
                <w:lang w:val="en-US"/>
              </w:rPr>
            </w:pPr>
          </w:p>
        </w:tc>
      </w:tr>
      <w:tr w:rsidR="007C6FC1" w:rsidRPr="00C73B13" w14:paraId="06111D51" w14:textId="77777777" w:rsidTr="00D26921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CC34" w14:textId="77777777" w:rsidR="007C6FC1" w:rsidRPr="007C6FC1" w:rsidRDefault="007C6FC1" w:rsidP="008B459B">
            <w:pPr>
              <w:rPr>
                <w:sz w:val="16"/>
                <w:lang w:val="en-US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AABC0" w14:textId="77777777" w:rsidR="007C6FC1" w:rsidRPr="007C6FC1" w:rsidRDefault="007C6FC1" w:rsidP="00C73B13">
            <w:pPr>
              <w:jc w:val="right"/>
              <w:rPr>
                <w:sz w:val="16"/>
                <w:lang w:val="en-US"/>
              </w:rPr>
            </w:pPr>
            <w:r w:rsidRPr="007C6FC1">
              <w:rPr>
                <w:sz w:val="16"/>
                <w:lang w:val="en-US"/>
              </w:rPr>
              <w:t>Reference: 2.18 |</w:t>
            </w:r>
            <w:r w:rsidR="00C73B13">
              <w:rPr>
                <w:sz w:val="16"/>
                <w:lang w:val="en-US"/>
              </w:rPr>
              <w:t xml:space="preserve"> </w:t>
            </w:r>
            <w:r w:rsidR="00C73B13" w:rsidRPr="007C6FC1">
              <w:rPr>
                <w:sz w:val="16"/>
                <w:lang w:val="en-US"/>
              </w:rPr>
              <w:t>2.2</w:t>
            </w:r>
            <w:r w:rsidR="00C73B13">
              <w:rPr>
                <w:sz w:val="16"/>
                <w:lang w:val="en-US"/>
              </w:rPr>
              <w:t>1</w:t>
            </w:r>
            <w:r w:rsidR="00C73B13" w:rsidRPr="007C6FC1">
              <w:rPr>
                <w:sz w:val="16"/>
                <w:lang w:val="en-US"/>
              </w:rPr>
              <w:t xml:space="preserve"> | </w:t>
            </w:r>
            <w:r w:rsidRPr="007C6FC1">
              <w:rPr>
                <w:sz w:val="16"/>
                <w:lang w:val="en-US"/>
              </w:rPr>
              <w:t>2.2</w:t>
            </w:r>
            <w:r w:rsidR="00C73B13">
              <w:rPr>
                <w:sz w:val="16"/>
                <w:lang w:val="en-US"/>
              </w:rPr>
              <w:t>3</w:t>
            </w:r>
            <w:r w:rsidRPr="007C6FC1">
              <w:rPr>
                <w:sz w:val="16"/>
                <w:lang w:val="en-US"/>
              </w:rPr>
              <w:t xml:space="preserve"> | 2.2</w:t>
            </w:r>
            <w:r w:rsidR="00C73B13">
              <w:rPr>
                <w:sz w:val="16"/>
                <w:lang w:val="en-US"/>
              </w:rPr>
              <w:t>4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6BBBD0" w14:textId="77777777" w:rsidR="007C6FC1" w:rsidRPr="007C6FC1" w:rsidRDefault="007C6FC1" w:rsidP="008B459B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C73B13" w:rsidRPr="00C73B13" w14:paraId="244766CC" w14:textId="77777777" w:rsidTr="00D26921">
        <w:trPr>
          <w:trHeight w:val="14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E5E8D" w14:textId="77777777" w:rsidR="00C73B13" w:rsidRPr="007C6FC1" w:rsidRDefault="00C73B13" w:rsidP="00C73B13">
            <w:pPr>
              <w:pStyle w:val="berschrift1"/>
              <w:rPr>
                <w:lang w:val="en-US"/>
              </w:rPr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E34EB" w14:textId="77777777" w:rsidR="00C73B13" w:rsidRPr="007C6FC1" w:rsidRDefault="00C73B13" w:rsidP="00C73B1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T3 Sensor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60F236" w14:textId="77777777" w:rsidR="00C73B13" w:rsidRPr="007C6FC1" w:rsidRDefault="00C73B13" w:rsidP="00C73B13">
            <w:pPr>
              <w:rPr>
                <w:sz w:val="20"/>
                <w:szCs w:val="20"/>
                <w:lang w:val="en-US"/>
              </w:rPr>
            </w:pPr>
          </w:p>
          <w:p w14:paraId="7538EF76" w14:textId="77777777" w:rsidR="00C73B13" w:rsidRPr="007C6FC1" w:rsidRDefault="00C73B13" w:rsidP="00C73B13">
            <w:pPr>
              <w:rPr>
                <w:sz w:val="20"/>
                <w:szCs w:val="20"/>
                <w:lang w:val="en-US"/>
              </w:rPr>
            </w:pPr>
          </w:p>
        </w:tc>
      </w:tr>
      <w:tr w:rsidR="00C73B13" w:rsidRPr="007C6FC1" w14:paraId="15E4D349" w14:textId="77777777" w:rsidTr="00D26921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6D5C" w14:textId="77777777" w:rsidR="00C73B13" w:rsidRPr="007C6FC1" w:rsidRDefault="00C73B13" w:rsidP="00C73B13">
            <w:pPr>
              <w:rPr>
                <w:sz w:val="16"/>
                <w:lang w:val="en-US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346AD" w14:textId="77777777" w:rsidR="00C73B13" w:rsidRPr="007C6FC1" w:rsidRDefault="00C73B13" w:rsidP="00C73B13">
            <w:pPr>
              <w:jc w:val="right"/>
              <w:rPr>
                <w:sz w:val="16"/>
                <w:lang w:val="en-US"/>
              </w:rPr>
            </w:pPr>
            <w:r w:rsidRPr="007C6FC1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2.19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3CB3609" w14:textId="77777777" w:rsidR="00C73B13" w:rsidRPr="007C6FC1" w:rsidRDefault="00C73B13" w:rsidP="00C73B13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C73B13" w14:paraId="02BC66B1" w14:textId="77777777" w:rsidTr="00C802E4">
        <w:trPr>
          <w:trHeight w:val="510"/>
        </w:trPr>
        <w:tc>
          <w:tcPr>
            <w:tcW w:w="10485" w:type="dxa"/>
            <w:gridSpan w:val="11"/>
            <w:tcBorders>
              <w:bottom w:val="single" w:sz="4" w:space="0" w:color="auto"/>
            </w:tcBorders>
            <w:vAlign w:val="center"/>
          </w:tcPr>
          <w:p w14:paraId="068A4D19" w14:textId="77777777" w:rsidR="00C73B13" w:rsidRPr="00C7336F" w:rsidRDefault="00C73B13" w:rsidP="00C73B13">
            <w:pPr>
              <w:rPr>
                <w:b/>
                <w:sz w:val="20"/>
              </w:rPr>
            </w:pPr>
            <w:proofErr w:type="spellStart"/>
            <w:r w:rsidRPr="009B2663">
              <w:rPr>
                <w:b/>
              </w:rPr>
              <w:t>Section</w:t>
            </w:r>
            <w:proofErr w:type="spellEnd"/>
            <w:r w:rsidRPr="009B2663">
              <w:rPr>
                <w:b/>
              </w:rPr>
              <w:t xml:space="preserve"> 3</w:t>
            </w:r>
            <w:r w:rsidRPr="009B2663">
              <w:rPr>
                <w:b/>
              </w:rPr>
              <w:tab/>
              <w:t>Triebwerk am Testp</w:t>
            </w:r>
            <w:r>
              <w:rPr>
                <w:b/>
              </w:rPr>
              <w:t xml:space="preserve">ylon montiert </w:t>
            </w:r>
            <w:r w:rsidRPr="00BA47C3">
              <w:rPr>
                <w:i/>
              </w:rPr>
              <w:t>(G31-72-00-00M101 Blatt 3)</w:t>
            </w:r>
          </w:p>
        </w:tc>
      </w:tr>
      <w:tr w:rsidR="00C73B13" w:rsidRPr="00AE46F2" w14:paraId="11281D6C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C4708" w14:textId="77777777" w:rsidR="00C73B13" w:rsidRPr="00C7336F" w:rsidRDefault="00C73B13" w:rsidP="00C73B13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DB043" w14:textId="77777777" w:rsidR="00C73B13" w:rsidRDefault="00C73B13" w:rsidP="00C73B13">
            <w:pPr>
              <w:rPr>
                <w:sz w:val="20"/>
              </w:rPr>
            </w:pPr>
            <w:r w:rsidRPr="009512A3">
              <w:rPr>
                <w:sz w:val="20"/>
                <w:szCs w:val="20"/>
              </w:rPr>
              <w:t>Start Air Supply</w:t>
            </w:r>
          </w:p>
          <w:p w14:paraId="1C5FC738" w14:textId="77777777" w:rsidR="00C73B13" w:rsidRPr="00C7336F" w:rsidRDefault="00C73B13" w:rsidP="00C73B13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A70C2" w14:textId="77777777" w:rsidR="00C73B13" w:rsidRPr="00AE46F2" w:rsidRDefault="00C73B13" w:rsidP="00C73B13">
            <w:pPr>
              <w:rPr>
                <w:sz w:val="20"/>
                <w:szCs w:val="20"/>
              </w:rPr>
            </w:pPr>
          </w:p>
          <w:p w14:paraId="0B748BE9" w14:textId="77777777" w:rsidR="00C73B13" w:rsidRPr="00AE46F2" w:rsidRDefault="00C73B13" w:rsidP="00C73B13">
            <w:pPr>
              <w:rPr>
                <w:sz w:val="20"/>
                <w:szCs w:val="20"/>
              </w:rPr>
            </w:pPr>
          </w:p>
        </w:tc>
      </w:tr>
      <w:tr w:rsidR="00C73B13" w:rsidRPr="005627F5" w14:paraId="7BAEEB7B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7F6A" w14:textId="77777777" w:rsidR="00C73B13" w:rsidRPr="00AE46F2" w:rsidRDefault="00C73B13" w:rsidP="00C73B13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F4C6" w14:textId="77777777" w:rsidR="00C73B13" w:rsidRPr="00AE46F2" w:rsidRDefault="00C73B13" w:rsidP="00C73B13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3.1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4744605" w14:textId="77777777" w:rsidR="00C73B13" w:rsidRPr="005627F5" w:rsidRDefault="00C73B13" w:rsidP="00C73B13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73B13" w:rsidRPr="00612962" w14:paraId="01D47D10" w14:textId="77777777" w:rsidTr="004048F9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CBA55" w14:textId="77777777" w:rsidR="00C73B13" w:rsidRPr="00C7336F" w:rsidRDefault="00C73B13" w:rsidP="00C73B13">
            <w:pPr>
              <w:pStyle w:val="berschrift1"/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5110B" w14:textId="77777777" w:rsidR="00C73B13" w:rsidRDefault="00C73B13" w:rsidP="00C73B1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Intake / Bellmouth</w:t>
            </w:r>
          </w:p>
          <w:p w14:paraId="55FB9562" w14:textId="77777777" w:rsidR="00C73B13" w:rsidRDefault="00C73B13" w:rsidP="00C73B13">
            <w:pPr>
              <w:rPr>
                <w:sz w:val="20"/>
              </w:rPr>
            </w:pPr>
          </w:p>
        </w:tc>
        <w:tc>
          <w:tcPr>
            <w:tcW w:w="4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9EB365" w14:textId="77777777" w:rsidR="00C73B13" w:rsidRPr="00C708C1" w:rsidRDefault="00C73B13" w:rsidP="00C73B1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Testbed Guide Pins installed  Yes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  <w:r>
              <w:rPr>
                <w:sz w:val="20"/>
                <w:lang w:val="en-US"/>
              </w:rPr>
              <w:t xml:space="preserve">  No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55034D" w14:textId="77777777" w:rsidR="00C73B13" w:rsidRPr="004048F9" w:rsidRDefault="00C73B13" w:rsidP="00C73B13">
            <w:pPr>
              <w:rPr>
                <w:sz w:val="20"/>
                <w:szCs w:val="20"/>
                <w:lang w:val="en-US"/>
              </w:rPr>
            </w:pPr>
          </w:p>
          <w:p w14:paraId="366CAA78" w14:textId="77777777" w:rsidR="00C73B13" w:rsidRPr="004048F9" w:rsidRDefault="00C73B13" w:rsidP="00C73B13">
            <w:pPr>
              <w:rPr>
                <w:sz w:val="20"/>
                <w:szCs w:val="20"/>
                <w:lang w:val="en-US"/>
              </w:rPr>
            </w:pPr>
          </w:p>
        </w:tc>
      </w:tr>
      <w:tr w:rsidR="00C73B13" w:rsidRPr="005627F5" w14:paraId="1B7BEFBB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7C85" w14:textId="77777777" w:rsidR="00C73B13" w:rsidRPr="004048F9" w:rsidRDefault="00C73B13" w:rsidP="00C73B13">
            <w:pPr>
              <w:rPr>
                <w:sz w:val="16"/>
                <w:lang w:val="en-US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BCC84" w14:textId="77777777" w:rsidR="00C73B13" w:rsidRPr="00AE46F2" w:rsidRDefault="00C73B13" w:rsidP="00C73B13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3.2 | 3.3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131B865" w14:textId="77777777" w:rsidR="00C73B13" w:rsidRPr="005627F5" w:rsidRDefault="00C73B13" w:rsidP="00C73B13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73B13" w:rsidRPr="00AE46F2" w14:paraId="4E5951B4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8A847" w14:textId="77777777" w:rsidR="00C73B13" w:rsidRPr="00C7336F" w:rsidRDefault="00C73B13" w:rsidP="00C73B13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CB9B4" w14:textId="77777777" w:rsidR="00C73B13" w:rsidRDefault="00C73B13" w:rsidP="00C73B1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Intake / </w:t>
            </w:r>
            <w:r w:rsidRPr="009512A3">
              <w:rPr>
                <w:sz w:val="20"/>
                <w:szCs w:val="20"/>
                <w:lang w:val="en-US"/>
              </w:rPr>
              <w:t xml:space="preserve">Bellmouth </w:t>
            </w:r>
            <w:proofErr w:type="spellStart"/>
            <w:r w:rsidRPr="009512A3">
              <w:rPr>
                <w:sz w:val="20"/>
                <w:szCs w:val="20"/>
                <w:lang w:val="en-US"/>
              </w:rPr>
              <w:t>Messanschlüsse</w:t>
            </w:r>
            <w:proofErr w:type="spellEnd"/>
          </w:p>
          <w:p w14:paraId="337D2FCB" w14:textId="77777777" w:rsidR="00C73B13" w:rsidRPr="00C7336F" w:rsidRDefault="00C73B13" w:rsidP="00C73B13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9F4CE5" w14:textId="77777777" w:rsidR="00C73B13" w:rsidRPr="00AE46F2" w:rsidRDefault="00C73B13" w:rsidP="00C73B13">
            <w:pPr>
              <w:rPr>
                <w:sz w:val="20"/>
                <w:szCs w:val="20"/>
              </w:rPr>
            </w:pPr>
          </w:p>
          <w:p w14:paraId="4E55D857" w14:textId="77777777" w:rsidR="00C73B13" w:rsidRPr="00AE46F2" w:rsidRDefault="00C73B13" w:rsidP="00C73B13">
            <w:pPr>
              <w:rPr>
                <w:sz w:val="20"/>
                <w:szCs w:val="20"/>
              </w:rPr>
            </w:pPr>
          </w:p>
        </w:tc>
      </w:tr>
      <w:tr w:rsidR="00C73B13" w:rsidRPr="005627F5" w14:paraId="04A576CD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46E6" w14:textId="77777777" w:rsidR="00C73B13" w:rsidRPr="00AE46F2" w:rsidRDefault="00C73B13" w:rsidP="00C73B13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CBD98" w14:textId="77777777" w:rsidR="00C73B13" w:rsidRPr="00AE46F2" w:rsidRDefault="00C73B13" w:rsidP="00C73B13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3.</w:t>
            </w:r>
            <w:r w:rsidR="00710308">
              <w:rPr>
                <w:sz w:val="16"/>
              </w:rPr>
              <w:t>9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7925A78" w14:textId="77777777" w:rsidR="00C73B13" w:rsidRPr="005627F5" w:rsidRDefault="00C73B13" w:rsidP="00C73B13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73B13" w:rsidRPr="00AE46F2" w14:paraId="32B3CFCC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B5BB5" w14:textId="77777777" w:rsidR="00C73B13" w:rsidRPr="00C7336F" w:rsidRDefault="00C73B13" w:rsidP="00C73B13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A024D" w14:textId="77777777" w:rsidR="00C73B13" w:rsidRDefault="00C73B13" w:rsidP="00C73B13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>Fuel Supply</w:t>
            </w:r>
          </w:p>
          <w:p w14:paraId="37870BC1" w14:textId="77777777" w:rsidR="00C73B13" w:rsidRPr="00C7336F" w:rsidRDefault="00C73B13" w:rsidP="00C73B13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DAC567" w14:textId="77777777" w:rsidR="00C73B13" w:rsidRPr="00AE46F2" w:rsidRDefault="00C73B13" w:rsidP="00C73B13">
            <w:pPr>
              <w:rPr>
                <w:sz w:val="20"/>
                <w:szCs w:val="20"/>
              </w:rPr>
            </w:pPr>
          </w:p>
          <w:p w14:paraId="2DD3D58A" w14:textId="77777777" w:rsidR="00C73B13" w:rsidRPr="00AE46F2" w:rsidRDefault="00C73B13" w:rsidP="00C73B13">
            <w:pPr>
              <w:rPr>
                <w:sz w:val="20"/>
                <w:szCs w:val="20"/>
              </w:rPr>
            </w:pPr>
          </w:p>
        </w:tc>
      </w:tr>
      <w:tr w:rsidR="00C73B13" w:rsidRPr="005627F5" w14:paraId="28770501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9595" w14:textId="77777777" w:rsidR="00C73B13" w:rsidRPr="00AE46F2" w:rsidRDefault="00C73B13" w:rsidP="00C73B13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2521D" w14:textId="77777777" w:rsidR="00C73B13" w:rsidRPr="00AE46F2" w:rsidRDefault="00C73B13" w:rsidP="00C73B13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3.4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EC50C56" w14:textId="77777777" w:rsidR="00C73B13" w:rsidRPr="005627F5" w:rsidRDefault="00C73B13" w:rsidP="00C73B13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73B13" w:rsidRPr="00AE46F2" w14:paraId="5151B21B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7AEF5" w14:textId="77777777" w:rsidR="00C73B13" w:rsidRPr="00C7336F" w:rsidRDefault="00C73B13" w:rsidP="00C73B13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FE4AA" w14:textId="77777777" w:rsidR="00C73B13" w:rsidRDefault="00C73B13" w:rsidP="00C73B13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 xml:space="preserve">Fuel </w:t>
            </w:r>
            <w:r>
              <w:rPr>
                <w:sz w:val="20"/>
                <w:szCs w:val="20"/>
              </w:rPr>
              <w:t>&amp;</w:t>
            </w:r>
            <w:r w:rsidRPr="009512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Oil</w:t>
            </w:r>
            <w:r w:rsidRPr="009512A3">
              <w:rPr>
                <w:sz w:val="20"/>
                <w:szCs w:val="20"/>
              </w:rPr>
              <w:t xml:space="preserve"> Messanschlüsse (</w:t>
            </w:r>
            <w:proofErr w:type="spellStart"/>
            <w:r w:rsidRPr="009512A3">
              <w:rPr>
                <w:sz w:val="20"/>
                <w:szCs w:val="20"/>
              </w:rPr>
              <w:t>Sump</w:t>
            </w:r>
            <w:proofErr w:type="spellEnd"/>
            <w:r w:rsidRPr="009512A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Oil</w:t>
            </w:r>
            <w:r w:rsidRPr="009512A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Fuel</w:t>
            </w:r>
            <w:r w:rsidRPr="009512A3">
              <w:rPr>
                <w:sz w:val="20"/>
                <w:szCs w:val="20"/>
              </w:rPr>
              <w:t>)</w:t>
            </w:r>
          </w:p>
          <w:p w14:paraId="60842ABE" w14:textId="77777777" w:rsidR="00C73B13" w:rsidRPr="00C7336F" w:rsidRDefault="00C73B13" w:rsidP="00C73B13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68A4D2" w14:textId="77777777" w:rsidR="00C73B13" w:rsidRPr="00AE46F2" w:rsidRDefault="00C73B13" w:rsidP="00C73B13">
            <w:pPr>
              <w:rPr>
                <w:sz w:val="20"/>
                <w:szCs w:val="20"/>
              </w:rPr>
            </w:pPr>
          </w:p>
          <w:p w14:paraId="4E87F869" w14:textId="77777777" w:rsidR="00C73B13" w:rsidRPr="00AE46F2" w:rsidRDefault="00C73B13" w:rsidP="00C73B13">
            <w:pPr>
              <w:rPr>
                <w:sz w:val="20"/>
                <w:szCs w:val="20"/>
              </w:rPr>
            </w:pPr>
          </w:p>
        </w:tc>
      </w:tr>
      <w:tr w:rsidR="00C73B13" w:rsidRPr="005627F5" w14:paraId="2B1202BB" w14:textId="77777777" w:rsidTr="00D26921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871B" w14:textId="77777777" w:rsidR="00C73B13" w:rsidRPr="00AE46F2" w:rsidRDefault="00C73B13" w:rsidP="00C73B13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DF3B8" w14:textId="77777777" w:rsidR="00C73B13" w:rsidRPr="00AE46F2" w:rsidRDefault="00C73B13" w:rsidP="00C73B13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3.5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8CBBCAD" w14:textId="77777777" w:rsidR="00C73B13" w:rsidRPr="005627F5" w:rsidRDefault="00C73B13" w:rsidP="00C73B13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26921" w:rsidRPr="005627F5" w14:paraId="295AD6DF" w14:textId="77777777" w:rsidTr="00D26921">
        <w:trPr>
          <w:trHeight w:val="14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F7727" w14:textId="77777777" w:rsidR="00D26921" w:rsidRPr="00C7336F" w:rsidRDefault="00D26921" w:rsidP="00D26921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B0E5A" w14:textId="77777777" w:rsidR="00D26921" w:rsidRPr="00C7336F" w:rsidRDefault="00D26921" w:rsidP="00D26921">
            <w:pPr>
              <w:rPr>
                <w:sz w:val="20"/>
              </w:rPr>
            </w:pPr>
            <w:r>
              <w:rPr>
                <w:sz w:val="20"/>
              </w:rPr>
              <w:t>T3 Sensor Anschluss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B25DD9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  <w:p w14:paraId="39C72ECA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</w:tc>
      </w:tr>
      <w:tr w:rsidR="00D26921" w:rsidRPr="005627F5" w14:paraId="1CB8D35A" w14:textId="77777777" w:rsidTr="00D26921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FA89" w14:textId="77777777" w:rsidR="00D26921" w:rsidRPr="00AE46F2" w:rsidRDefault="00D26921" w:rsidP="00D26921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5253A" w14:textId="77777777" w:rsidR="00D26921" w:rsidRPr="00AE46F2" w:rsidRDefault="00D26921" w:rsidP="00D26921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3.6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E11D22C" w14:textId="77777777" w:rsidR="00D26921" w:rsidRPr="005627F5" w:rsidRDefault="00D26921" w:rsidP="00D2692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26921" w:rsidRPr="00AE46F2" w14:paraId="45DD904B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0F6B6" w14:textId="77777777" w:rsidR="00D26921" w:rsidRPr="00C7336F" w:rsidRDefault="00D26921" w:rsidP="00D26921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5AE36" w14:textId="77777777" w:rsidR="00D26921" w:rsidRDefault="00D26921" w:rsidP="00D26921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IDG-Cooler Cover</w:t>
            </w:r>
          </w:p>
          <w:p w14:paraId="77091E76" w14:textId="77777777" w:rsidR="00D26921" w:rsidRPr="00C7336F" w:rsidRDefault="00D26921" w:rsidP="00D26921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294B2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  <w:p w14:paraId="166F4603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</w:tc>
      </w:tr>
      <w:tr w:rsidR="00D26921" w:rsidRPr="005627F5" w14:paraId="49D0FC0B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77B8" w14:textId="77777777" w:rsidR="00D26921" w:rsidRPr="00AE46F2" w:rsidRDefault="00D26921" w:rsidP="00D26921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EABF4" w14:textId="77777777" w:rsidR="00D26921" w:rsidRPr="00AE46F2" w:rsidRDefault="00D26921" w:rsidP="00D26921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3.8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3178EE0" w14:textId="77777777" w:rsidR="00D26921" w:rsidRPr="005627F5" w:rsidRDefault="00D26921" w:rsidP="00D2692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26921" w:rsidRPr="00AE46F2" w14:paraId="7B340BF5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21593" w14:textId="77777777" w:rsidR="00D26921" w:rsidRPr="00C7336F" w:rsidRDefault="00D26921" w:rsidP="00D26921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2919A" w14:textId="77777777" w:rsidR="00D26921" w:rsidRDefault="00D26921" w:rsidP="00D26921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>Vibration Harness</w:t>
            </w:r>
          </w:p>
          <w:p w14:paraId="40F89BAF" w14:textId="77777777" w:rsidR="00D26921" w:rsidRPr="00C7336F" w:rsidRDefault="00D26921" w:rsidP="00D26921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796124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  <w:p w14:paraId="77907060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</w:tc>
      </w:tr>
      <w:tr w:rsidR="00D26921" w:rsidRPr="005627F5" w14:paraId="6E9B6BDC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A43A" w14:textId="77777777" w:rsidR="00D26921" w:rsidRPr="00AE46F2" w:rsidRDefault="00D26921" w:rsidP="00D26921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8000A" w14:textId="77777777" w:rsidR="00D26921" w:rsidRPr="00AE46F2" w:rsidRDefault="00D26921" w:rsidP="00D26921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3.7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D465799" w14:textId="77777777" w:rsidR="00D26921" w:rsidRPr="005627F5" w:rsidRDefault="00D26921" w:rsidP="00D2692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26921" w:rsidRPr="00AE46F2" w14:paraId="7F49F840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5CA9C" w14:textId="77777777" w:rsidR="00D26921" w:rsidRPr="00C7336F" w:rsidRDefault="00D26921" w:rsidP="00D26921">
            <w:pPr>
              <w:pStyle w:val="berschrift1"/>
            </w:pP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AADE5" w14:textId="77777777" w:rsidR="00D26921" w:rsidRDefault="00D26921" w:rsidP="00D26921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>FADE</w:t>
            </w:r>
            <w:r>
              <w:rPr>
                <w:sz w:val="20"/>
                <w:szCs w:val="20"/>
              </w:rPr>
              <w:t>C &amp;</w:t>
            </w:r>
            <w:r w:rsidRPr="009512A3">
              <w:rPr>
                <w:sz w:val="20"/>
                <w:szCs w:val="20"/>
              </w:rPr>
              <w:t xml:space="preserve"> P3 </w:t>
            </w:r>
            <w:r>
              <w:rPr>
                <w:sz w:val="20"/>
                <w:szCs w:val="20"/>
              </w:rPr>
              <w:t>&amp;</w:t>
            </w:r>
            <w:r w:rsidRPr="009512A3">
              <w:rPr>
                <w:sz w:val="20"/>
                <w:szCs w:val="20"/>
              </w:rPr>
              <w:t xml:space="preserve"> Harness-Anschlüsse</w:t>
            </w:r>
          </w:p>
          <w:p w14:paraId="32AE0142" w14:textId="77777777" w:rsidR="00D26921" w:rsidRPr="00C7336F" w:rsidRDefault="00D26921" w:rsidP="00D26921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731D5D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  <w:p w14:paraId="533A5133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</w:tc>
      </w:tr>
      <w:tr w:rsidR="00D26921" w:rsidRPr="00D26921" w14:paraId="04BDCFB1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B093" w14:textId="77777777" w:rsidR="00D26921" w:rsidRPr="00AE46F2" w:rsidRDefault="00D26921" w:rsidP="00D26921">
            <w:pPr>
              <w:rPr>
                <w:sz w:val="16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3E505" w14:textId="77777777" w:rsidR="00D26921" w:rsidRPr="00D26921" w:rsidRDefault="00D26921" w:rsidP="00D26921">
            <w:pPr>
              <w:jc w:val="right"/>
              <w:rPr>
                <w:sz w:val="16"/>
                <w:lang w:val="en-US"/>
              </w:rPr>
            </w:pPr>
            <w:r w:rsidRPr="00D26921">
              <w:rPr>
                <w:sz w:val="16"/>
                <w:lang w:val="en-US"/>
              </w:rPr>
              <w:t>Reference: 3.</w:t>
            </w:r>
            <w:r>
              <w:rPr>
                <w:sz w:val="16"/>
                <w:lang w:val="en-US"/>
              </w:rPr>
              <w:t>10</w:t>
            </w:r>
            <w:r w:rsidRPr="00D26921">
              <w:rPr>
                <w:sz w:val="16"/>
                <w:lang w:val="en-US"/>
              </w:rPr>
              <w:t xml:space="preserve"> | 3.1</w:t>
            </w:r>
            <w:r>
              <w:rPr>
                <w:sz w:val="16"/>
                <w:lang w:val="en-US"/>
              </w:rPr>
              <w:t>1</w:t>
            </w:r>
            <w:r w:rsidRPr="00D26921">
              <w:rPr>
                <w:sz w:val="16"/>
                <w:lang w:val="en-US"/>
              </w:rPr>
              <w:t xml:space="preserve"> | 3.1</w:t>
            </w:r>
            <w:r>
              <w:rPr>
                <w:sz w:val="16"/>
                <w:lang w:val="en-US"/>
              </w:rPr>
              <w:t>2</w:t>
            </w:r>
            <w:r w:rsidRPr="00D26921">
              <w:rPr>
                <w:sz w:val="16"/>
                <w:lang w:val="en-US"/>
              </w:rPr>
              <w:t xml:space="preserve"> | 3.1</w:t>
            </w:r>
            <w:r>
              <w:rPr>
                <w:sz w:val="16"/>
                <w:lang w:val="en-US"/>
              </w:rPr>
              <w:t>3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045E70E" w14:textId="77777777" w:rsidR="00D26921" w:rsidRPr="00D26921" w:rsidRDefault="00D26921" w:rsidP="00D26921">
            <w:pPr>
              <w:jc w:val="center"/>
              <w:rPr>
                <w:sz w:val="14"/>
                <w:lang w:val="en-US"/>
              </w:rPr>
            </w:pPr>
            <w:r w:rsidRPr="00D26921">
              <w:rPr>
                <w:sz w:val="16"/>
                <w:lang w:val="en-US"/>
              </w:rPr>
              <w:t>Date / Stamp / Sign</w:t>
            </w:r>
          </w:p>
        </w:tc>
      </w:tr>
      <w:tr w:rsidR="00D26921" w:rsidRPr="00D26921" w14:paraId="384D9AEF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57758" w14:textId="77777777" w:rsidR="00D26921" w:rsidRPr="00D26921" w:rsidRDefault="00D26921" w:rsidP="00D26921">
            <w:pPr>
              <w:pStyle w:val="berschrift1"/>
              <w:rPr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02DBC" w14:textId="77777777" w:rsidR="00D26921" w:rsidRPr="00D26921" w:rsidRDefault="00D26921" w:rsidP="00D26921">
            <w:pPr>
              <w:rPr>
                <w:sz w:val="20"/>
                <w:szCs w:val="20"/>
                <w:lang w:val="en-US"/>
              </w:rPr>
            </w:pPr>
            <w:proofErr w:type="spellStart"/>
            <w:r w:rsidRPr="00D26921">
              <w:rPr>
                <w:sz w:val="20"/>
                <w:szCs w:val="20"/>
                <w:lang w:val="en-US"/>
              </w:rPr>
              <w:t>Öl</w:t>
            </w:r>
            <w:proofErr w:type="spellEnd"/>
            <w:r w:rsidRPr="00D2692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921">
              <w:rPr>
                <w:sz w:val="20"/>
                <w:szCs w:val="20"/>
                <w:lang w:val="en-US"/>
              </w:rPr>
              <w:t>aufgefüllt</w:t>
            </w:r>
            <w:proofErr w:type="spellEnd"/>
            <w:r w:rsidRPr="00D26921">
              <w:rPr>
                <w:sz w:val="20"/>
                <w:szCs w:val="20"/>
                <w:lang w:val="en-US"/>
              </w:rPr>
              <w:t>:</w:t>
            </w:r>
          </w:p>
          <w:p w14:paraId="56F732B4" w14:textId="77777777" w:rsidR="00D26921" w:rsidRPr="00D26921" w:rsidRDefault="00D26921" w:rsidP="00D2692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10B94" w14:textId="77777777" w:rsidR="00D26921" w:rsidRPr="00D26921" w:rsidRDefault="00D26921" w:rsidP="00D26921">
            <w:pPr>
              <w:rPr>
                <w:sz w:val="16"/>
                <w:szCs w:val="20"/>
                <w:lang w:val="en-US"/>
              </w:rPr>
            </w:pPr>
            <w:r w:rsidRPr="00D26921">
              <w:rPr>
                <w:sz w:val="16"/>
                <w:szCs w:val="20"/>
                <w:lang w:val="en-US"/>
              </w:rPr>
              <w:t>Brand:</w:t>
            </w:r>
          </w:p>
          <w:p w14:paraId="7A060960" w14:textId="77777777" w:rsidR="00D26921" w:rsidRPr="00D26921" w:rsidRDefault="00D26921" w:rsidP="00D2692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29532" w14:textId="77777777" w:rsidR="00D26921" w:rsidRPr="00D26921" w:rsidRDefault="00D26921" w:rsidP="00D26921">
            <w:pPr>
              <w:ind w:right="120"/>
              <w:jc w:val="right"/>
              <w:rPr>
                <w:sz w:val="20"/>
                <w:lang w:val="en-US"/>
              </w:rPr>
            </w:pPr>
            <w:r w:rsidRPr="00D26921">
              <w:rPr>
                <w:lang w:val="en-US"/>
              </w:rPr>
              <w:t>Liter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427999" w14:textId="77777777" w:rsidR="00D26921" w:rsidRPr="00D26921" w:rsidRDefault="00D26921" w:rsidP="00D26921">
            <w:pPr>
              <w:rPr>
                <w:sz w:val="20"/>
                <w:szCs w:val="20"/>
                <w:lang w:val="en-US"/>
              </w:rPr>
            </w:pPr>
          </w:p>
          <w:p w14:paraId="1D3FEC01" w14:textId="77777777" w:rsidR="00D26921" w:rsidRPr="00D26921" w:rsidRDefault="00D26921" w:rsidP="00D26921">
            <w:pPr>
              <w:rPr>
                <w:sz w:val="20"/>
                <w:szCs w:val="20"/>
                <w:lang w:val="en-US"/>
              </w:rPr>
            </w:pPr>
          </w:p>
        </w:tc>
      </w:tr>
      <w:tr w:rsidR="00D26921" w:rsidRPr="00D26921" w14:paraId="600E5951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A1FC" w14:textId="77777777" w:rsidR="00D26921" w:rsidRPr="00D26921" w:rsidRDefault="00D26921" w:rsidP="00D26921">
            <w:pPr>
              <w:rPr>
                <w:sz w:val="16"/>
                <w:lang w:val="en-US"/>
              </w:rPr>
            </w:pPr>
          </w:p>
        </w:tc>
        <w:tc>
          <w:tcPr>
            <w:tcW w:w="723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C0E40" w14:textId="77777777" w:rsidR="00D26921" w:rsidRPr="00D26921" w:rsidRDefault="00D26921" w:rsidP="00D26921">
            <w:pPr>
              <w:jc w:val="right"/>
              <w:rPr>
                <w:sz w:val="16"/>
                <w:lang w:val="en-US"/>
              </w:rPr>
            </w:pPr>
            <w:r w:rsidRPr="00D26921">
              <w:rPr>
                <w:sz w:val="16"/>
                <w:lang w:val="en-US"/>
              </w:rPr>
              <w:t>Reference: 2.13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3B6E97" w14:textId="77777777" w:rsidR="00D26921" w:rsidRPr="00D26921" w:rsidRDefault="00D26921" w:rsidP="00D26921">
            <w:pPr>
              <w:jc w:val="center"/>
              <w:rPr>
                <w:sz w:val="14"/>
                <w:lang w:val="en-US"/>
              </w:rPr>
            </w:pPr>
            <w:r w:rsidRPr="00D26921">
              <w:rPr>
                <w:sz w:val="16"/>
                <w:lang w:val="en-US"/>
              </w:rPr>
              <w:t>Date / Stamp / Sign</w:t>
            </w:r>
          </w:p>
        </w:tc>
      </w:tr>
    </w:tbl>
    <w:p w14:paraId="218556B0" w14:textId="77777777" w:rsidR="00DB36DC" w:rsidRDefault="00DB36DC">
      <w:r>
        <w:br w:type="page"/>
      </w:r>
    </w:p>
    <w:tbl>
      <w:tblPr>
        <w:tblStyle w:val="Tabellenraster"/>
        <w:tblW w:w="10485" w:type="dxa"/>
        <w:tblLook w:val="04A0" w:firstRow="1" w:lastRow="0" w:firstColumn="1" w:lastColumn="0" w:noHBand="0" w:noVBand="1"/>
      </w:tblPr>
      <w:tblGrid>
        <w:gridCol w:w="433"/>
        <w:gridCol w:w="4014"/>
        <w:gridCol w:w="3220"/>
        <w:gridCol w:w="2818"/>
      </w:tblGrid>
      <w:tr w:rsidR="00D26921" w:rsidRPr="00D26921" w14:paraId="204C5AD3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B7036" w14:textId="77777777" w:rsidR="00D26921" w:rsidRPr="00D26921" w:rsidRDefault="00D26921" w:rsidP="00D26921">
            <w:pPr>
              <w:pStyle w:val="berschrift1"/>
              <w:rPr>
                <w:lang w:val="en-US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C8C07" w14:textId="77777777" w:rsidR="00D26921" w:rsidRPr="00D26921" w:rsidRDefault="00D26921" w:rsidP="00D26921">
            <w:pPr>
              <w:rPr>
                <w:sz w:val="20"/>
                <w:szCs w:val="20"/>
                <w:lang w:val="en-US"/>
              </w:rPr>
            </w:pPr>
            <w:r w:rsidRPr="00D26921">
              <w:rPr>
                <w:sz w:val="20"/>
                <w:szCs w:val="20"/>
                <w:lang w:val="en-US"/>
              </w:rPr>
              <w:t>ECP S/N</w:t>
            </w:r>
          </w:p>
          <w:p w14:paraId="4EC4BC2A" w14:textId="77777777" w:rsidR="00D26921" w:rsidRPr="00D26921" w:rsidRDefault="00D26921" w:rsidP="00D2692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736601" w14:textId="77777777" w:rsidR="00D26921" w:rsidRPr="00D26921" w:rsidRDefault="00D26921" w:rsidP="00D26921">
            <w:pPr>
              <w:rPr>
                <w:sz w:val="20"/>
                <w:lang w:val="en-US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D30E5" w14:textId="77777777" w:rsidR="00D26921" w:rsidRPr="00D26921" w:rsidRDefault="00D26921" w:rsidP="00D26921">
            <w:pPr>
              <w:rPr>
                <w:sz w:val="20"/>
                <w:szCs w:val="20"/>
                <w:lang w:val="en-US"/>
              </w:rPr>
            </w:pPr>
          </w:p>
          <w:p w14:paraId="54E996D5" w14:textId="77777777" w:rsidR="00D26921" w:rsidRPr="00D26921" w:rsidRDefault="00D26921" w:rsidP="00D26921">
            <w:pPr>
              <w:rPr>
                <w:sz w:val="20"/>
                <w:szCs w:val="20"/>
                <w:lang w:val="en-US"/>
              </w:rPr>
            </w:pPr>
          </w:p>
        </w:tc>
      </w:tr>
      <w:tr w:rsidR="00D26921" w:rsidRPr="005627F5" w14:paraId="188BB8BA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0448" w14:textId="77777777" w:rsidR="00D26921" w:rsidRPr="00D26921" w:rsidRDefault="00D26921" w:rsidP="00D26921">
            <w:pPr>
              <w:rPr>
                <w:sz w:val="16"/>
                <w:lang w:val="en-US"/>
              </w:rPr>
            </w:pPr>
          </w:p>
        </w:tc>
        <w:tc>
          <w:tcPr>
            <w:tcW w:w="7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1F766" w14:textId="77777777" w:rsidR="00D26921" w:rsidRPr="00D26921" w:rsidRDefault="00D26921" w:rsidP="00D26921">
            <w:pPr>
              <w:jc w:val="right"/>
              <w:rPr>
                <w:sz w:val="16"/>
                <w:lang w:val="en-US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23CFB91" w14:textId="77777777" w:rsidR="00D26921" w:rsidRPr="005627F5" w:rsidRDefault="00D26921" w:rsidP="00D26921">
            <w:pPr>
              <w:jc w:val="center"/>
              <w:rPr>
                <w:sz w:val="14"/>
              </w:rPr>
            </w:pPr>
            <w:r w:rsidRPr="00D26921">
              <w:rPr>
                <w:sz w:val="16"/>
                <w:lang w:val="en-US"/>
              </w:rPr>
              <w:t xml:space="preserve">Date / </w:t>
            </w:r>
            <w:r>
              <w:rPr>
                <w:sz w:val="16"/>
              </w:rPr>
              <w:t xml:space="preserve">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26921" w:rsidRPr="00AE46F2" w14:paraId="1A321833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A833F" w14:textId="77777777" w:rsidR="00D26921" w:rsidRPr="00C7336F" w:rsidRDefault="00D26921" w:rsidP="00D26921">
            <w:pPr>
              <w:pStyle w:val="berschrift1"/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9F343" w14:textId="77777777" w:rsidR="00D26921" w:rsidRDefault="00D26921" w:rsidP="00D26921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>ECP Rating</w:t>
            </w:r>
          </w:p>
          <w:p w14:paraId="7C860FFA" w14:textId="77777777" w:rsidR="00D26921" w:rsidRDefault="00D26921" w:rsidP="00D26921">
            <w:pPr>
              <w:rPr>
                <w:sz w:val="20"/>
                <w:szCs w:val="20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1FE454" w14:textId="77777777" w:rsidR="00D26921" w:rsidRPr="00D35CEF" w:rsidRDefault="00D26921" w:rsidP="00D26921">
            <w:pPr>
              <w:rPr>
                <w:sz w:val="20"/>
              </w:rPr>
            </w:pPr>
            <w:r w:rsidRPr="00D35CEF">
              <w:t>2041M41P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8743C1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  <w:p w14:paraId="283F29C4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</w:tc>
      </w:tr>
      <w:tr w:rsidR="00D26921" w:rsidRPr="005627F5" w14:paraId="7733A40B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27C2" w14:textId="77777777" w:rsidR="00D26921" w:rsidRPr="00AE46F2" w:rsidRDefault="00D26921" w:rsidP="00D26921">
            <w:pPr>
              <w:rPr>
                <w:sz w:val="16"/>
              </w:rPr>
            </w:pPr>
          </w:p>
        </w:tc>
        <w:tc>
          <w:tcPr>
            <w:tcW w:w="7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CFF09" w14:textId="77777777" w:rsidR="00D26921" w:rsidRPr="00AE46F2" w:rsidRDefault="00D26921" w:rsidP="00D26921">
            <w:pPr>
              <w:jc w:val="right"/>
              <w:rPr>
                <w:sz w:val="16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670FA00" w14:textId="77777777" w:rsidR="00D26921" w:rsidRPr="005627F5" w:rsidRDefault="00D26921" w:rsidP="00D2692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26921" w:rsidRPr="00AE46F2" w14:paraId="0022E4DB" w14:textId="77777777" w:rsidTr="00C802E4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9363B" w14:textId="77777777" w:rsidR="00D26921" w:rsidRPr="00C7336F" w:rsidRDefault="00D26921" w:rsidP="00D26921">
            <w:pPr>
              <w:pStyle w:val="berschrift1"/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22F34" w14:textId="77777777" w:rsidR="00D26921" w:rsidRDefault="00D26921" w:rsidP="00D26921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 xml:space="preserve">ECP HDW </w:t>
            </w:r>
            <w:proofErr w:type="spellStart"/>
            <w:r w:rsidRPr="009512A3">
              <w:rPr>
                <w:sz w:val="20"/>
                <w:szCs w:val="20"/>
              </w:rPr>
              <w:t>Config</w:t>
            </w:r>
            <w:proofErr w:type="spellEnd"/>
          </w:p>
          <w:p w14:paraId="67A9B973" w14:textId="77777777" w:rsidR="00D26921" w:rsidRDefault="00D26921" w:rsidP="00D26921">
            <w:pPr>
              <w:rPr>
                <w:sz w:val="20"/>
                <w:szCs w:val="20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3C6FA1" w14:textId="77777777" w:rsidR="00D26921" w:rsidRPr="00D35CEF" w:rsidRDefault="00D26921" w:rsidP="00D26921">
            <w:pPr>
              <w:rPr>
                <w:sz w:val="20"/>
              </w:rPr>
            </w:pPr>
            <w:r w:rsidRPr="00D35CEF">
              <w:t>2041M42P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93612F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  <w:p w14:paraId="73041EEA" w14:textId="77777777" w:rsidR="00D26921" w:rsidRPr="00AE46F2" w:rsidRDefault="00D26921" w:rsidP="00D26921">
            <w:pPr>
              <w:rPr>
                <w:sz w:val="20"/>
                <w:szCs w:val="20"/>
              </w:rPr>
            </w:pPr>
          </w:p>
        </w:tc>
      </w:tr>
      <w:tr w:rsidR="00D26921" w:rsidRPr="005627F5" w14:paraId="10E945F5" w14:textId="77777777" w:rsidTr="00C802E4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641F" w14:textId="77777777" w:rsidR="00D26921" w:rsidRPr="00AE46F2" w:rsidRDefault="00D26921" w:rsidP="00D26921">
            <w:pPr>
              <w:rPr>
                <w:sz w:val="16"/>
              </w:rPr>
            </w:pPr>
          </w:p>
        </w:tc>
        <w:tc>
          <w:tcPr>
            <w:tcW w:w="7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7ECCE" w14:textId="77777777" w:rsidR="00D26921" w:rsidRPr="00AE46F2" w:rsidRDefault="00D26921" w:rsidP="00D26921">
            <w:pPr>
              <w:jc w:val="right"/>
              <w:rPr>
                <w:sz w:val="16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6046026" w14:textId="77777777" w:rsidR="00D26921" w:rsidRPr="005627F5" w:rsidRDefault="00D26921" w:rsidP="00D2692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10119" w:rsidRPr="00AE46F2" w14:paraId="0ABA64BC" w14:textId="77777777" w:rsidTr="00B14CD2">
        <w:trPr>
          <w:trHeight w:val="552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D8BAA" w14:textId="77777777" w:rsidR="00C10119" w:rsidRPr="00C7336F" w:rsidRDefault="00C10119" w:rsidP="00B14CD2">
            <w:pPr>
              <w:pStyle w:val="berschrift1"/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3D36C" w14:textId="77777777" w:rsidR="00C10119" w:rsidRDefault="00C10119" w:rsidP="00B14CD2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 xml:space="preserve">ECP N1 </w:t>
            </w:r>
            <w:proofErr w:type="spellStart"/>
            <w:r w:rsidRPr="009512A3">
              <w:rPr>
                <w:sz w:val="20"/>
                <w:szCs w:val="20"/>
              </w:rPr>
              <w:t>Trim</w:t>
            </w:r>
            <w:proofErr w:type="spellEnd"/>
          </w:p>
          <w:p w14:paraId="00E2A7D6" w14:textId="77777777" w:rsidR="00C10119" w:rsidRDefault="00C10119" w:rsidP="00B14CD2">
            <w:pPr>
              <w:rPr>
                <w:sz w:val="20"/>
                <w:szCs w:val="20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4D68CE" w14:textId="77777777" w:rsidR="00C10119" w:rsidRPr="00D35CEF" w:rsidRDefault="00C10119" w:rsidP="00B14CD2">
            <w:pPr>
              <w:rPr>
                <w:sz w:val="20"/>
              </w:rPr>
            </w:pPr>
            <w:r w:rsidRPr="00D35CEF">
              <w:t>2041M43P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BA52D2" w14:textId="77777777" w:rsidR="00C10119" w:rsidRPr="00AE46F2" w:rsidRDefault="00C10119" w:rsidP="00B14CD2">
            <w:pPr>
              <w:rPr>
                <w:sz w:val="20"/>
                <w:szCs w:val="20"/>
              </w:rPr>
            </w:pPr>
          </w:p>
          <w:p w14:paraId="0D08192C" w14:textId="77777777" w:rsidR="00C10119" w:rsidRPr="00AE46F2" w:rsidRDefault="00C10119" w:rsidP="00B14CD2">
            <w:pPr>
              <w:rPr>
                <w:sz w:val="20"/>
                <w:szCs w:val="20"/>
              </w:rPr>
            </w:pPr>
          </w:p>
        </w:tc>
      </w:tr>
      <w:tr w:rsidR="00C10119" w:rsidRPr="005627F5" w14:paraId="32DC7D11" w14:textId="77777777" w:rsidTr="00B14CD2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392B" w14:textId="77777777" w:rsidR="00C10119" w:rsidRPr="00AE46F2" w:rsidRDefault="00C10119" w:rsidP="00B14CD2">
            <w:pPr>
              <w:rPr>
                <w:sz w:val="16"/>
              </w:rPr>
            </w:pPr>
          </w:p>
        </w:tc>
        <w:tc>
          <w:tcPr>
            <w:tcW w:w="7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8FB4B" w14:textId="77777777" w:rsidR="00C10119" w:rsidRPr="00AE46F2" w:rsidRDefault="00C10119" w:rsidP="00B14CD2">
            <w:pPr>
              <w:jc w:val="right"/>
              <w:rPr>
                <w:sz w:val="16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C6D2976" w14:textId="77777777" w:rsidR="00C10119" w:rsidRPr="005627F5" w:rsidRDefault="00C10119" w:rsidP="00B14CD2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10119" w:rsidRPr="00AE46F2" w14:paraId="0723AE97" w14:textId="77777777" w:rsidTr="001B1B69">
        <w:trPr>
          <w:trHeight w:val="552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6CFEA" w14:textId="77777777" w:rsidR="00C10119" w:rsidRPr="00C7336F" w:rsidRDefault="00C10119" w:rsidP="00D26921">
            <w:pPr>
              <w:pStyle w:val="berschrift1"/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531C93" w14:textId="77777777" w:rsidR="00C10119" w:rsidRDefault="00C10119" w:rsidP="00C1011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Werkzeugkontrolle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7C01B5" w14:textId="77777777" w:rsidR="00C10119" w:rsidRPr="00D35CEF" w:rsidRDefault="00C10119" w:rsidP="00D26921">
            <w:pPr>
              <w:rPr>
                <w:sz w:val="20"/>
              </w:rPr>
            </w:pPr>
            <w:r w:rsidRPr="00C10119">
              <w:t>Wagen-Nr.:</w:t>
            </w:r>
            <w:r>
              <w:rPr>
                <w:sz w:val="20"/>
                <w:lang w:val="en-US"/>
              </w:rPr>
              <w:t xml:space="preserve"> 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5A291D" w14:textId="77777777" w:rsidR="00C10119" w:rsidRPr="00AE46F2" w:rsidRDefault="00C10119" w:rsidP="00D26921">
            <w:pPr>
              <w:rPr>
                <w:sz w:val="20"/>
                <w:szCs w:val="20"/>
              </w:rPr>
            </w:pPr>
          </w:p>
          <w:p w14:paraId="53E80564" w14:textId="77777777" w:rsidR="00C10119" w:rsidRPr="00AE46F2" w:rsidRDefault="00C10119" w:rsidP="00D26921">
            <w:pPr>
              <w:rPr>
                <w:sz w:val="20"/>
                <w:szCs w:val="20"/>
              </w:rPr>
            </w:pPr>
          </w:p>
        </w:tc>
      </w:tr>
      <w:tr w:rsidR="00C10119" w:rsidRPr="005627F5" w14:paraId="5FC55F68" w14:textId="77777777" w:rsidTr="001B1B69">
        <w:trPr>
          <w:trHeight w:val="145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817C" w14:textId="77777777" w:rsidR="00C10119" w:rsidRPr="00AE46F2" w:rsidRDefault="00C10119" w:rsidP="00D26921">
            <w:pPr>
              <w:rPr>
                <w:sz w:val="16"/>
              </w:rPr>
            </w:pPr>
          </w:p>
        </w:tc>
        <w:tc>
          <w:tcPr>
            <w:tcW w:w="7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D7FCF" w14:textId="77777777" w:rsidR="00C10119" w:rsidRPr="00AE46F2" w:rsidRDefault="00C10119" w:rsidP="00D26921">
            <w:pPr>
              <w:jc w:val="right"/>
              <w:rPr>
                <w:sz w:val="16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76D1B83" w14:textId="77777777" w:rsidR="00C10119" w:rsidRPr="005627F5" w:rsidRDefault="00C10119" w:rsidP="00D2692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10119" w:rsidRPr="00AE46F2" w14:paraId="7382C6C9" w14:textId="77777777" w:rsidTr="005C7455">
        <w:trPr>
          <w:trHeight w:val="552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A0B6C" w14:textId="77777777" w:rsidR="00C10119" w:rsidRPr="00C7336F" w:rsidRDefault="00C10119" w:rsidP="00B14CD2">
            <w:pPr>
              <w:pStyle w:val="berschrift1"/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504A0" w14:textId="77777777" w:rsidR="00C10119" w:rsidRDefault="00C10119" w:rsidP="00B14CD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Werkzeugkontrolle</w:t>
            </w:r>
            <w:proofErr w:type="spellEnd"/>
          </w:p>
          <w:p w14:paraId="734F5885" w14:textId="77777777" w:rsidR="00C10119" w:rsidRDefault="00C10119" w:rsidP="00B14CD2">
            <w:pPr>
              <w:rPr>
                <w:sz w:val="20"/>
                <w:szCs w:val="20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03E3D2" w14:textId="77777777" w:rsidR="00C10119" w:rsidRPr="00C10119" w:rsidRDefault="00C10119" w:rsidP="00B14CD2">
            <w:r w:rsidRPr="00C10119">
              <w:t>Wagen-Nr.: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47D2B9" w14:textId="77777777" w:rsidR="00C10119" w:rsidRPr="00AE46F2" w:rsidRDefault="00C10119" w:rsidP="00B14CD2">
            <w:pPr>
              <w:rPr>
                <w:sz w:val="20"/>
                <w:szCs w:val="20"/>
              </w:rPr>
            </w:pPr>
          </w:p>
          <w:p w14:paraId="446BB81B" w14:textId="77777777" w:rsidR="00C10119" w:rsidRPr="00AE46F2" w:rsidRDefault="00C10119" w:rsidP="00B14CD2">
            <w:pPr>
              <w:rPr>
                <w:sz w:val="20"/>
                <w:szCs w:val="20"/>
              </w:rPr>
            </w:pPr>
          </w:p>
        </w:tc>
      </w:tr>
      <w:tr w:rsidR="00C10119" w:rsidRPr="005627F5" w14:paraId="48C8701C" w14:textId="77777777" w:rsidTr="005C7455">
        <w:trPr>
          <w:trHeight w:val="145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0B32" w14:textId="77777777" w:rsidR="00C10119" w:rsidRPr="00AE46F2" w:rsidRDefault="00C10119" w:rsidP="00B14CD2">
            <w:pPr>
              <w:rPr>
                <w:sz w:val="16"/>
              </w:rPr>
            </w:pPr>
          </w:p>
        </w:tc>
        <w:tc>
          <w:tcPr>
            <w:tcW w:w="7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778DF" w14:textId="77777777" w:rsidR="00C10119" w:rsidRPr="00AE46F2" w:rsidRDefault="00C10119" w:rsidP="00B14CD2">
            <w:pPr>
              <w:jc w:val="right"/>
              <w:rPr>
                <w:sz w:val="16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614D8A7" w14:textId="77777777" w:rsidR="00C10119" w:rsidRPr="005627F5" w:rsidRDefault="00C10119" w:rsidP="00B14CD2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</w:tbl>
    <w:p w14:paraId="4C81BC29" w14:textId="77777777" w:rsidR="00E630DE" w:rsidRPr="00292810" w:rsidRDefault="00E630DE" w:rsidP="00292810"/>
    <w:sectPr w:rsidR="00E630DE" w:rsidRPr="00292810" w:rsidSect="00B71703">
      <w:headerReference w:type="default" r:id="rId7"/>
      <w:footerReference w:type="default" r:id="rId8"/>
      <w:pgSz w:w="11906" w:h="16838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09C26" w14:textId="77777777" w:rsidR="001E1BC0" w:rsidRDefault="001E1BC0" w:rsidP="00B71703">
      <w:r>
        <w:separator/>
      </w:r>
    </w:p>
  </w:endnote>
  <w:endnote w:type="continuationSeparator" w:id="0">
    <w:p w14:paraId="11339834" w14:textId="77777777" w:rsidR="001E1BC0" w:rsidRDefault="001E1BC0" w:rsidP="00B7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7D932" w14:textId="77777777" w:rsidR="00E30675" w:rsidRPr="00E30675" w:rsidRDefault="00E30675" w:rsidP="00E30675">
    <w:pPr>
      <w:pStyle w:val="Fuzeile"/>
      <w:rPr>
        <w:sz w:val="16"/>
      </w:rPr>
    </w:pPr>
    <w:proofErr w:type="spellStart"/>
    <w:r w:rsidRPr="00E30675">
      <w:rPr>
        <w:sz w:val="16"/>
      </w:rPr>
      <w:t>Basisdocument</w:t>
    </w:r>
    <w:proofErr w:type="spellEnd"/>
    <w:r w:rsidRPr="00E30675">
      <w:rPr>
        <w:sz w:val="16"/>
      </w:rPr>
      <w:t xml:space="preserve">: </w:t>
    </w:r>
    <w:r w:rsidR="004D211D">
      <w:rPr>
        <w:sz w:val="16"/>
      </w:rPr>
      <w:t>AA07-05/01</w:t>
    </w:r>
  </w:p>
  <w:p w14:paraId="34742CEE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MTU Maintenance Berlin-Brandenburg GmbH - Ein Unternehmen der MTU Aero </w:t>
    </w:r>
    <w:proofErr w:type="spellStart"/>
    <w:r w:rsidRPr="00E30675">
      <w:rPr>
        <w:sz w:val="16"/>
      </w:rPr>
      <w:t>Engines</w:t>
    </w:r>
    <w:proofErr w:type="spellEnd"/>
  </w:p>
  <w:p w14:paraId="67EC712A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Urheberrechtlich geschützt von MTU Maintenance Berlin-Brandenburg GmbH / Property Data </w:t>
    </w:r>
    <w:proofErr w:type="spellStart"/>
    <w:r w:rsidRPr="00E30675">
      <w:rPr>
        <w:sz w:val="16"/>
      </w:rPr>
      <w:t>of</w:t>
    </w:r>
    <w:proofErr w:type="spellEnd"/>
    <w:r w:rsidRPr="00E30675">
      <w:rPr>
        <w:sz w:val="16"/>
      </w:rPr>
      <w:t xml:space="preserve"> MTU Maintenance Berlin-Brandenburg GmbH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E0748" w14:textId="77777777" w:rsidR="001E1BC0" w:rsidRDefault="001E1BC0" w:rsidP="00B71703">
      <w:r>
        <w:separator/>
      </w:r>
    </w:p>
  </w:footnote>
  <w:footnote w:type="continuationSeparator" w:id="0">
    <w:p w14:paraId="37F73FDC" w14:textId="77777777" w:rsidR="001E1BC0" w:rsidRDefault="001E1BC0" w:rsidP="00B71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2090"/>
      <w:gridCol w:w="5978"/>
      <w:gridCol w:w="2388"/>
    </w:tblGrid>
    <w:tr w:rsidR="00B71703" w14:paraId="2794E64E" w14:textId="77777777" w:rsidTr="00B71703">
      <w:trPr>
        <w:trHeight w:val="397"/>
      </w:trPr>
      <w:tc>
        <w:tcPr>
          <w:tcW w:w="2093" w:type="dxa"/>
          <w:vMerge w:val="restart"/>
          <w:vAlign w:val="center"/>
        </w:tcPr>
        <w:p w14:paraId="787EF313" w14:textId="77777777" w:rsidR="00B71703" w:rsidRDefault="00B71703" w:rsidP="00B71703">
          <w:pPr>
            <w:pStyle w:val="Kopfzeile"/>
            <w:jc w:val="center"/>
          </w:pPr>
          <w:r>
            <w:rPr>
              <w:noProof/>
            </w:rPr>
            <w:drawing>
              <wp:inline distT="0" distB="0" distL="0" distR="0" wp14:anchorId="63479C38" wp14:editId="4D40F7E5">
                <wp:extent cx="1111033" cy="532738"/>
                <wp:effectExtent l="0" t="0" r="0" b="1270"/>
                <wp:docPr id="1" name="Grafik 1" descr="L:\linfo\Verschiedenes\LOGOS\MTU Maintenance\mtuproc_m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:\linfo\Verschiedenes\LOGOS\MTU Maintenance\mtuproc_m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7910" cy="536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vAlign w:val="center"/>
        </w:tcPr>
        <w:p w14:paraId="39402B6B" w14:textId="77777777" w:rsidR="00B71703" w:rsidRPr="00C7336F" w:rsidRDefault="00B71703" w:rsidP="00B71703">
          <w:pPr>
            <w:pStyle w:val="Kopfzeile"/>
            <w:jc w:val="center"/>
            <w:rPr>
              <w:b/>
            </w:rPr>
          </w:pPr>
          <w:r w:rsidRPr="00C7336F">
            <w:rPr>
              <w:b/>
            </w:rPr>
            <w:t>ENGINE RIGGING PROTOCOL CF34-10</w:t>
          </w:r>
        </w:p>
      </w:tc>
      <w:tc>
        <w:tcPr>
          <w:tcW w:w="2418" w:type="dxa"/>
          <w:vAlign w:val="center"/>
        </w:tcPr>
        <w:p w14:paraId="6DCE8A1A" w14:textId="77777777" w:rsidR="00B71703" w:rsidRDefault="00FA1F34" w:rsidP="00FA1F34">
          <w:pPr>
            <w:pStyle w:val="Kopfzeile"/>
            <w:jc w:val="center"/>
          </w:pPr>
          <w:r>
            <w:t>FO-SB-372</w:t>
          </w:r>
        </w:p>
      </w:tc>
    </w:tr>
    <w:tr w:rsidR="00B71703" w14:paraId="3FD5986D" w14:textId="77777777" w:rsidTr="00B71703">
      <w:tc>
        <w:tcPr>
          <w:tcW w:w="2093" w:type="dxa"/>
          <w:vMerge/>
        </w:tcPr>
        <w:p w14:paraId="165416AE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32F6CA9B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40C77B65" w14:textId="77777777" w:rsidR="00B71703" w:rsidRDefault="00DB36DC" w:rsidP="00406230">
          <w:pPr>
            <w:pStyle w:val="Kopfzeile"/>
            <w:jc w:val="center"/>
          </w:pPr>
          <w:proofErr w:type="spellStart"/>
          <w:r>
            <w:t>Issue</w:t>
          </w:r>
          <w:proofErr w:type="spellEnd"/>
          <w:r>
            <w:t>: 06</w:t>
          </w:r>
          <w:r w:rsidR="004D2104">
            <w:t>/2020</w:t>
          </w:r>
        </w:p>
      </w:tc>
    </w:tr>
    <w:tr w:rsidR="00B71703" w14:paraId="10929819" w14:textId="77777777" w:rsidTr="00B71703">
      <w:tc>
        <w:tcPr>
          <w:tcW w:w="2093" w:type="dxa"/>
          <w:vMerge/>
        </w:tcPr>
        <w:p w14:paraId="0045530F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7E902888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7B6FF18D" w14:textId="77777777" w:rsidR="00B71703" w:rsidRDefault="00B71703" w:rsidP="00B71703">
          <w:pPr>
            <w:pStyle w:val="Kopfzeile"/>
            <w:jc w:val="center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A12B4">
            <w:rPr>
              <w:noProof/>
            </w:rPr>
            <w:t>1</w:t>
          </w:r>
          <w:r>
            <w:fldChar w:fldCharType="end"/>
          </w:r>
          <w:r>
            <w:t xml:space="preserve"> </w:t>
          </w:r>
          <w:proofErr w:type="spellStart"/>
          <w:r>
            <w:t>of</w:t>
          </w:r>
          <w:proofErr w:type="spellEnd"/>
          <w:r>
            <w:t xml:space="preserve"> </w:t>
          </w:r>
          <w:fldSimple w:instr=" NUMPAGES   \* MERGEFORMAT ">
            <w:r w:rsidR="007A12B4">
              <w:rPr>
                <w:noProof/>
              </w:rPr>
              <w:t>3</w:t>
            </w:r>
          </w:fldSimple>
        </w:p>
      </w:tc>
    </w:tr>
  </w:tbl>
  <w:p w14:paraId="62E1C3E2" w14:textId="77777777" w:rsidR="00B71703" w:rsidRDefault="00B7170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91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D717F2"/>
    <w:multiLevelType w:val="hybridMultilevel"/>
    <w:tmpl w:val="A2542234"/>
    <w:lvl w:ilvl="0" w:tplc="36085D1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32FA9"/>
    <w:multiLevelType w:val="multilevel"/>
    <w:tmpl w:val="346EC3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D77607"/>
    <w:multiLevelType w:val="hybridMultilevel"/>
    <w:tmpl w:val="54BC00CE"/>
    <w:lvl w:ilvl="0" w:tplc="6A0CD8D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F216C"/>
    <w:multiLevelType w:val="hybridMultilevel"/>
    <w:tmpl w:val="AB8A5DF2"/>
    <w:lvl w:ilvl="0" w:tplc="4BE27BD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34A28"/>
    <w:multiLevelType w:val="hybridMultilevel"/>
    <w:tmpl w:val="4D0C51A6"/>
    <w:lvl w:ilvl="0" w:tplc="948AF47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751B5"/>
    <w:multiLevelType w:val="hybridMultilevel"/>
    <w:tmpl w:val="E65E441E"/>
    <w:lvl w:ilvl="0" w:tplc="820A3A30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267AC"/>
    <w:multiLevelType w:val="hybridMultilevel"/>
    <w:tmpl w:val="9D5EB2FE"/>
    <w:lvl w:ilvl="0" w:tplc="9C38AF9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E19C9"/>
    <w:multiLevelType w:val="hybridMultilevel"/>
    <w:tmpl w:val="E864D372"/>
    <w:lvl w:ilvl="0" w:tplc="BCA48DB6">
      <w:start w:val="1"/>
      <w:numFmt w:val="decimal"/>
      <w:lvlText w:val="%1.1.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826965">
    <w:abstractNumId w:val="2"/>
  </w:num>
  <w:num w:numId="2" w16cid:durableId="1208763208">
    <w:abstractNumId w:val="3"/>
  </w:num>
  <w:num w:numId="3" w16cid:durableId="578099005">
    <w:abstractNumId w:val="4"/>
  </w:num>
  <w:num w:numId="4" w16cid:durableId="1848212567">
    <w:abstractNumId w:val="4"/>
  </w:num>
  <w:num w:numId="5" w16cid:durableId="1109591615">
    <w:abstractNumId w:val="4"/>
  </w:num>
  <w:num w:numId="6" w16cid:durableId="1665739729">
    <w:abstractNumId w:val="4"/>
  </w:num>
  <w:num w:numId="7" w16cid:durableId="114446809">
    <w:abstractNumId w:val="2"/>
  </w:num>
  <w:num w:numId="8" w16cid:durableId="851070365">
    <w:abstractNumId w:val="4"/>
  </w:num>
  <w:num w:numId="9" w16cid:durableId="69861548">
    <w:abstractNumId w:val="7"/>
  </w:num>
  <w:num w:numId="10" w16cid:durableId="1162043645">
    <w:abstractNumId w:val="7"/>
  </w:num>
  <w:num w:numId="11" w16cid:durableId="1272787102">
    <w:abstractNumId w:val="5"/>
  </w:num>
  <w:num w:numId="12" w16cid:durableId="1553612973">
    <w:abstractNumId w:val="6"/>
  </w:num>
  <w:num w:numId="13" w16cid:durableId="694622525">
    <w:abstractNumId w:val="1"/>
  </w:num>
  <w:num w:numId="14" w16cid:durableId="2101753795">
    <w:abstractNumId w:val="8"/>
  </w:num>
  <w:num w:numId="15" w16cid:durableId="1370495894">
    <w:abstractNumId w:val="8"/>
  </w:num>
  <w:num w:numId="16" w16cid:durableId="1524393235">
    <w:abstractNumId w:val="8"/>
  </w:num>
  <w:num w:numId="17" w16cid:durableId="8993668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962"/>
    <w:rsid w:val="00092157"/>
    <w:rsid w:val="000D61CF"/>
    <w:rsid w:val="001316B3"/>
    <w:rsid w:val="001628DC"/>
    <w:rsid w:val="00167AD8"/>
    <w:rsid w:val="001C1451"/>
    <w:rsid w:val="001E1BC0"/>
    <w:rsid w:val="001F7CDE"/>
    <w:rsid w:val="0020661B"/>
    <w:rsid w:val="00240E56"/>
    <w:rsid w:val="002576C9"/>
    <w:rsid w:val="00292810"/>
    <w:rsid w:val="002F3D3D"/>
    <w:rsid w:val="00300538"/>
    <w:rsid w:val="00312FF6"/>
    <w:rsid w:val="00324345"/>
    <w:rsid w:val="00332DEF"/>
    <w:rsid w:val="00365B9E"/>
    <w:rsid w:val="00380D69"/>
    <w:rsid w:val="003C17CA"/>
    <w:rsid w:val="003C51C1"/>
    <w:rsid w:val="003F230B"/>
    <w:rsid w:val="004048F9"/>
    <w:rsid w:val="00406230"/>
    <w:rsid w:val="004301E3"/>
    <w:rsid w:val="00467FF0"/>
    <w:rsid w:val="004A3C4D"/>
    <w:rsid w:val="004D2104"/>
    <w:rsid w:val="004D211D"/>
    <w:rsid w:val="004D5DBF"/>
    <w:rsid w:val="00504EC9"/>
    <w:rsid w:val="005627F5"/>
    <w:rsid w:val="005E359E"/>
    <w:rsid w:val="005E7759"/>
    <w:rsid w:val="00612962"/>
    <w:rsid w:val="0062768E"/>
    <w:rsid w:val="006420BD"/>
    <w:rsid w:val="006A783C"/>
    <w:rsid w:val="006C01B4"/>
    <w:rsid w:val="00710308"/>
    <w:rsid w:val="0075134A"/>
    <w:rsid w:val="0078452B"/>
    <w:rsid w:val="00786860"/>
    <w:rsid w:val="007A12B4"/>
    <w:rsid w:val="007C14FA"/>
    <w:rsid w:val="007C6FC1"/>
    <w:rsid w:val="008009D2"/>
    <w:rsid w:val="008077E3"/>
    <w:rsid w:val="008576A7"/>
    <w:rsid w:val="00876574"/>
    <w:rsid w:val="00884689"/>
    <w:rsid w:val="008C1170"/>
    <w:rsid w:val="008C7E14"/>
    <w:rsid w:val="009210CF"/>
    <w:rsid w:val="00965E37"/>
    <w:rsid w:val="009B2663"/>
    <w:rsid w:val="009D4B10"/>
    <w:rsid w:val="00A24A31"/>
    <w:rsid w:val="00A532C0"/>
    <w:rsid w:val="00A62804"/>
    <w:rsid w:val="00AE46F2"/>
    <w:rsid w:val="00B06BAB"/>
    <w:rsid w:val="00B26725"/>
    <w:rsid w:val="00B71703"/>
    <w:rsid w:val="00BA47C3"/>
    <w:rsid w:val="00C10119"/>
    <w:rsid w:val="00C708C1"/>
    <w:rsid w:val="00C7336F"/>
    <w:rsid w:val="00C73B13"/>
    <w:rsid w:val="00C802E4"/>
    <w:rsid w:val="00C85E7B"/>
    <w:rsid w:val="00CA3C04"/>
    <w:rsid w:val="00CA5A85"/>
    <w:rsid w:val="00CB4A2E"/>
    <w:rsid w:val="00D26921"/>
    <w:rsid w:val="00D35CEF"/>
    <w:rsid w:val="00DA549B"/>
    <w:rsid w:val="00DB36DC"/>
    <w:rsid w:val="00DE3DDB"/>
    <w:rsid w:val="00DF085A"/>
    <w:rsid w:val="00E30675"/>
    <w:rsid w:val="00E439C5"/>
    <w:rsid w:val="00E630DE"/>
    <w:rsid w:val="00E82747"/>
    <w:rsid w:val="00EC2D47"/>
    <w:rsid w:val="00ED23B0"/>
    <w:rsid w:val="00EF6AAF"/>
    <w:rsid w:val="00F60272"/>
    <w:rsid w:val="00F63331"/>
    <w:rsid w:val="00F77623"/>
    <w:rsid w:val="00FA1F34"/>
    <w:rsid w:val="00FA56D6"/>
    <w:rsid w:val="00FC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317D0C4"/>
  <w15:docId w15:val="{AB2B574F-11F2-4C44-A51C-A511C837B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Times New Roman"/>
        <w:sz w:val="24"/>
        <w:szCs w:val="24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24345"/>
  </w:style>
  <w:style w:type="paragraph" w:styleId="berschrift1">
    <w:name w:val="heading 1"/>
    <w:basedOn w:val="Standard"/>
    <w:next w:val="Standard"/>
    <w:link w:val="berschrift1Zchn"/>
    <w:uiPriority w:val="9"/>
    <w:qFormat/>
    <w:rsid w:val="002576C9"/>
    <w:pPr>
      <w:keepNext/>
      <w:numPr>
        <w:numId w:val="17"/>
      </w:numPr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2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EF6AAF"/>
    <w:pPr>
      <w:keepNext/>
      <w:numPr>
        <w:ilvl w:val="1"/>
        <w:numId w:val="17"/>
      </w:numPr>
      <w:spacing w:before="240" w:after="60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9210CF"/>
    <w:pPr>
      <w:keepNext/>
      <w:numPr>
        <w:ilvl w:val="2"/>
        <w:numId w:val="17"/>
      </w:numPr>
      <w:spacing w:before="240" w:after="60"/>
      <w:outlineLvl w:val="2"/>
    </w:pPr>
    <w:rPr>
      <w:rFonts w:eastAsiaTheme="majorEastAsia" w:cstheme="majorBidi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768E"/>
    <w:pPr>
      <w:keepNext/>
      <w:numPr>
        <w:ilvl w:val="3"/>
        <w:numId w:val="17"/>
      </w:numPr>
      <w:spacing w:before="240" w:after="60"/>
      <w:outlineLvl w:val="3"/>
    </w:pPr>
    <w:rPr>
      <w:rFonts w:cstheme="majorBidi"/>
      <w:b/>
      <w:bCs/>
      <w:sz w:val="22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2768E"/>
    <w:pPr>
      <w:numPr>
        <w:ilvl w:val="4"/>
        <w:numId w:val="17"/>
      </w:numPr>
      <w:spacing w:before="240" w:after="60"/>
      <w:outlineLvl w:val="4"/>
    </w:pPr>
    <w:rPr>
      <w:rFonts w:cstheme="majorBidi"/>
      <w:b/>
      <w:bCs/>
      <w:i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62768E"/>
    <w:pPr>
      <w:numPr>
        <w:ilvl w:val="5"/>
        <w:numId w:val="17"/>
      </w:num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9210CF"/>
    <w:pPr>
      <w:spacing w:before="240" w:after="60"/>
      <w:ind w:left="1296" w:hanging="1296"/>
      <w:outlineLvl w:val="6"/>
    </w:p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2768E"/>
    <w:pPr>
      <w:numPr>
        <w:ilvl w:val="7"/>
        <w:numId w:val="17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2768E"/>
    <w:pPr>
      <w:numPr>
        <w:ilvl w:val="8"/>
        <w:numId w:val="17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76C9"/>
    <w:rPr>
      <w:rFonts w:eastAsiaTheme="majorEastAsia" w:cstheme="majorBidi"/>
      <w:b/>
      <w:bCs/>
      <w:kern w:val="32"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6AAF"/>
    <w:rPr>
      <w:rFonts w:eastAsiaTheme="majorEastAsia" w:cstheme="majorBidi"/>
      <w:b/>
      <w:bCs/>
      <w:iCs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210CF"/>
    <w:rPr>
      <w:rFonts w:eastAsiaTheme="majorEastAsia" w:cstheme="majorBidi"/>
      <w:b/>
      <w:bCs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A3C4D"/>
    <w:rPr>
      <w:rFonts w:cstheme="majorBidi"/>
      <w:b/>
      <w:bCs/>
      <w:sz w:val="22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A3C4D"/>
    <w:rPr>
      <w:rFonts w:cstheme="majorBidi"/>
      <w:b/>
      <w:bCs/>
      <w:i/>
      <w:iCs/>
      <w:sz w:val="22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A3C4D"/>
    <w:rPr>
      <w:rFonts w:cstheme="majorBidi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9210CF"/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A3C4D"/>
    <w:rPr>
      <w:i/>
      <w:iCs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A3C4D"/>
    <w:rPr>
      <w:rFonts w:asciiTheme="majorHAnsi" w:eastAsiaTheme="majorEastAsia" w:hAnsiTheme="majorHAnsi"/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A3C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A3C4D"/>
    <w:rPr>
      <w:rFonts w:asciiTheme="majorHAnsi" w:eastAsiaTheme="majorEastAsia" w:hAnsiTheme="majorHAnsi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A3C4D"/>
    <w:rPr>
      <w:b/>
      <w:bCs/>
    </w:rPr>
  </w:style>
  <w:style w:type="character" w:styleId="Hervorhebung">
    <w:name w:val="Emphasis"/>
    <w:basedOn w:val="Absatz-Standardschriftart"/>
    <w:uiPriority w:val="20"/>
    <w:qFormat/>
    <w:rsid w:val="004A3C4D"/>
    <w:rPr>
      <w:rFonts w:asciiTheme="minorHAnsi" w:hAnsiTheme="minorHAnsi"/>
      <w:b/>
      <w:i/>
      <w:iCs/>
    </w:rPr>
  </w:style>
  <w:style w:type="paragraph" w:styleId="Listenabsatz">
    <w:name w:val="List Paragraph"/>
    <w:basedOn w:val="Standard"/>
    <w:uiPriority w:val="34"/>
    <w:qFormat/>
    <w:rsid w:val="004A3C4D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4A3C4D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4A3C4D"/>
    <w:rPr>
      <w:i/>
      <w:sz w:val="24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A3C4D"/>
    <w:pPr>
      <w:ind w:left="720" w:right="720"/>
    </w:pPr>
    <w:rPr>
      <w:b/>
      <w:i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A3C4D"/>
    <w:rPr>
      <w:b/>
      <w:i/>
      <w:sz w:val="24"/>
    </w:rPr>
  </w:style>
  <w:style w:type="character" w:styleId="SchwacheHervorhebung">
    <w:name w:val="Subtle Emphasis"/>
    <w:uiPriority w:val="19"/>
    <w:qFormat/>
    <w:rsid w:val="004A3C4D"/>
    <w:rPr>
      <w:i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4A3C4D"/>
    <w:rPr>
      <w:b/>
      <w:i/>
      <w:sz w:val="24"/>
      <w:szCs w:val="24"/>
      <w:u w:val="single"/>
    </w:rPr>
  </w:style>
  <w:style w:type="character" w:styleId="SchwacherVerweis">
    <w:name w:val="Subtle Reference"/>
    <w:basedOn w:val="Absatz-Standardschriftart"/>
    <w:uiPriority w:val="31"/>
    <w:qFormat/>
    <w:rsid w:val="004A3C4D"/>
    <w:rPr>
      <w:sz w:val="24"/>
      <w:szCs w:val="2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4A3C4D"/>
    <w:rPr>
      <w:b/>
      <w:sz w:val="24"/>
      <w:u w:val="single"/>
    </w:rPr>
  </w:style>
  <w:style w:type="character" w:styleId="Buchtitel">
    <w:name w:val="Book Title"/>
    <w:basedOn w:val="Absatz-Standardschriftart"/>
    <w:uiPriority w:val="33"/>
    <w:qFormat/>
    <w:rsid w:val="004A3C4D"/>
    <w:rPr>
      <w:rFonts w:asciiTheme="majorHAnsi" w:eastAsiaTheme="majorEastAsia" w:hAnsiTheme="majorHAnsi"/>
      <w:b/>
      <w:i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A3C4D"/>
    <w:pPr>
      <w:ind w:left="0" w:firstLine="0"/>
      <w:outlineLvl w:val="9"/>
    </w:pPr>
    <w:rPr>
      <w:rFonts w:cs="Times New Roman"/>
    </w:rPr>
  </w:style>
  <w:style w:type="paragraph" w:customStyle="1" w:styleId="Inhaltsverzeichnis">
    <w:name w:val="Inhaltsverzeichnis"/>
    <w:rsid w:val="00324345"/>
    <w:pPr>
      <w:widowControl w:val="0"/>
      <w:tabs>
        <w:tab w:val="right" w:leader="dot" w:pos="9360"/>
      </w:tabs>
      <w:suppressAutoHyphens/>
      <w:spacing w:line="360" w:lineRule="auto"/>
      <w:ind w:left="283" w:hanging="283"/>
    </w:pPr>
    <w:rPr>
      <w:rFonts w:eastAsia="Times New Roman"/>
      <w:sz w:val="20"/>
      <w:szCs w:val="20"/>
      <w:lang w:val="en-US" w:eastAsia="de-DE"/>
    </w:rPr>
  </w:style>
  <w:style w:type="paragraph" w:styleId="Textkrper">
    <w:name w:val="Body Text"/>
    <w:basedOn w:val="Standard"/>
    <w:link w:val="TextkrperZchn"/>
    <w:rsid w:val="00324345"/>
    <w:pPr>
      <w:widowControl w:val="0"/>
      <w:pBdr>
        <w:right w:val="single" w:sz="4" w:space="4" w:color="auto"/>
      </w:pBdr>
      <w:tabs>
        <w:tab w:val="left" w:pos="0"/>
        <w:tab w:val="left" w:pos="2548"/>
        <w:tab w:val="left" w:pos="3256"/>
        <w:tab w:val="left" w:pos="3964"/>
        <w:tab w:val="left" w:pos="4672"/>
        <w:tab w:val="left" w:pos="5380"/>
        <w:tab w:val="left" w:pos="6088"/>
        <w:tab w:val="left" w:pos="6796"/>
        <w:tab w:val="left" w:pos="7504"/>
        <w:tab w:val="left" w:pos="8212"/>
        <w:tab w:val="left" w:pos="8640"/>
      </w:tabs>
      <w:jc w:val="both"/>
    </w:pPr>
    <w:rPr>
      <w:rFonts w:eastAsia="Times New Roman"/>
      <w:color w:val="000000"/>
      <w:sz w:val="20"/>
      <w:szCs w:val="18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324345"/>
    <w:rPr>
      <w:rFonts w:eastAsia="Times New Roman"/>
      <w:color w:val="000000"/>
      <w:sz w:val="20"/>
      <w:szCs w:val="1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8009D2"/>
    <w:pPr>
      <w:widowControl w:val="0"/>
      <w:spacing w:before="120" w:after="120"/>
    </w:pPr>
    <w:rPr>
      <w:rFonts w:eastAsia="Times New Roman" w:cstheme="minorHAnsi"/>
      <w:bCs/>
      <w:color w:val="000000"/>
      <w:szCs w:val="20"/>
      <w:lang w:eastAsia="ar-SA"/>
    </w:rPr>
  </w:style>
  <w:style w:type="paragraph" w:styleId="Verzeichnis3">
    <w:name w:val="toc 3"/>
    <w:basedOn w:val="Standard"/>
    <w:next w:val="Standard"/>
    <w:autoRedefine/>
    <w:uiPriority w:val="39"/>
    <w:rsid w:val="004301E3"/>
    <w:pPr>
      <w:widowControl w:val="0"/>
      <w:ind w:left="400"/>
    </w:pPr>
    <w:rPr>
      <w:rFonts w:eastAsia="Times New Roman" w:cstheme="minorHAnsi"/>
      <w:iCs/>
      <w:color w:val="000000"/>
      <w:sz w:val="22"/>
      <w:szCs w:val="20"/>
      <w:lang w:eastAsia="ar-SA"/>
    </w:rPr>
  </w:style>
  <w:style w:type="paragraph" w:styleId="Verzeichnis2">
    <w:name w:val="toc 2"/>
    <w:basedOn w:val="Standard"/>
    <w:next w:val="Standard"/>
    <w:autoRedefine/>
    <w:uiPriority w:val="39"/>
    <w:rsid w:val="004301E3"/>
    <w:pPr>
      <w:spacing w:after="100"/>
      <w:ind w:left="240"/>
    </w:pPr>
    <w:rPr>
      <w:sz w:val="22"/>
    </w:rPr>
  </w:style>
  <w:style w:type="paragraph" w:styleId="Verzeichnis4">
    <w:name w:val="toc 4"/>
    <w:basedOn w:val="Standard"/>
    <w:next w:val="Standard"/>
    <w:uiPriority w:val="39"/>
    <w:rsid w:val="004301E3"/>
    <w:pPr>
      <w:spacing w:before="100" w:after="100"/>
      <w:ind w:left="720"/>
    </w:pPr>
    <w:rPr>
      <w:sz w:val="22"/>
    </w:rPr>
  </w:style>
  <w:style w:type="paragraph" w:styleId="Verzeichnis5">
    <w:name w:val="toc 5"/>
    <w:basedOn w:val="Standard"/>
    <w:next w:val="Standard"/>
    <w:autoRedefine/>
    <w:rsid w:val="004301E3"/>
    <w:pPr>
      <w:spacing w:after="100"/>
      <w:ind w:left="960"/>
    </w:pPr>
    <w:rPr>
      <w:sz w:val="20"/>
    </w:rPr>
  </w:style>
  <w:style w:type="paragraph" w:styleId="Verzeichnis6">
    <w:name w:val="toc 6"/>
    <w:basedOn w:val="Standard"/>
    <w:next w:val="Standard"/>
    <w:autoRedefine/>
    <w:rsid w:val="004301E3"/>
    <w:pPr>
      <w:spacing w:after="100"/>
      <w:ind w:left="1200"/>
    </w:pPr>
  </w:style>
  <w:style w:type="paragraph" w:styleId="Kopfzeile">
    <w:name w:val="header"/>
    <w:basedOn w:val="Standard"/>
    <w:link w:val="KopfzeileZchn"/>
    <w:rsid w:val="00B717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71703"/>
  </w:style>
  <w:style w:type="paragraph" w:styleId="Fuzeile">
    <w:name w:val="footer"/>
    <w:basedOn w:val="Standard"/>
    <w:link w:val="FuzeileZchn"/>
    <w:rsid w:val="00B717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71703"/>
  </w:style>
  <w:style w:type="table" w:styleId="Tabellenraster">
    <w:name w:val="Table Grid"/>
    <w:basedOn w:val="NormaleTabelle"/>
    <w:rsid w:val="00B71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4D2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Development\OperationTool\db\documents\ERP_CF34-10_202006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ERP_CF34-10_202006.dotx</Template>
  <TotalTime>0</TotalTime>
  <Pages>3</Pages>
  <Words>410</Words>
  <Characters>2589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MTU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KLEINERT-ALBRECHT, Christian</dc:creator>
  <cp:lastModifiedBy>KLEINERT-ALBRECHT, Christian</cp:lastModifiedBy>
  <cp:revision>1</cp:revision>
  <cp:lastPrinted>2020-01-21T20:48:00Z</cp:lastPrinted>
  <dcterms:created xsi:type="dcterms:W3CDTF">2025-10-16T12:44:00Z</dcterms:created>
  <dcterms:modified xsi:type="dcterms:W3CDTF">2025-10-16T12:45:00Z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bc6aa6-b0dd-459a-b4e3-9c1d32e62d98_Enabled">
    <vt:lpwstr>true</vt:lpwstr>
  </property>
  <property fmtid="{D5CDD505-2E9C-101B-9397-08002B2CF9AE}" pid="3" name="MSIP_Label_b7bc6aa6-b0dd-459a-b4e3-9c1d32e62d98_SetDate">
    <vt:lpwstr>2025-10-16T12:45:42Z</vt:lpwstr>
  </property>
  <property fmtid="{D5CDD505-2E9C-101B-9397-08002B2CF9AE}" pid="4" name="MSIP_Label_b7bc6aa6-b0dd-459a-b4e3-9c1d32e62d98_Method">
    <vt:lpwstr>Standard</vt:lpwstr>
  </property>
  <property fmtid="{D5CDD505-2E9C-101B-9397-08002B2CF9AE}" pid="5" name="MSIP_Label_b7bc6aa6-b0dd-459a-b4e3-9c1d32e62d98_Name">
    <vt:lpwstr>MTU Proprietary Information</vt:lpwstr>
  </property>
  <property fmtid="{D5CDD505-2E9C-101B-9397-08002B2CF9AE}" pid="6" name="MSIP_Label_b7bc6aa6-b0dd-459a-b4e3-9c1d32e62d98_SiteId">
    <vt:lpwstr>eebc6226-7d59-484b-90ee-5875d0c44e4a</vt:lpwstr>
  </property>
  <property fmtid="{D5CDD505-2E9C-101B-9397-08002B2CF9AE}" pid="7" name="MSIP_Label_b7bc6aa6-b0dd-459a-b4e3-9c1d32e62d98_ActionId">
    <vt:lpwstr>e778a4b6-1e3f-4584-a687-cd2e4df61395</vt:lpwstr>
  </property>
  <property fmtid="{D5CDD505-2E9C-101B-9397-08002B2CF9AE}" pid="8" name="MSIP_Label_b7bc6aa6-b0dd-459a-b4e3-9c1d32e62d98_ContentBits">
    <vt:lpwstr>0</vt:lpwstr>
  </property>
  <property fmtid="{D5CDD505-2E9C-101B-9397-08002B2CF9AE}" pid="9" name="MSIP_Label_b7bc6aa6-b0dd-459a-b4e3-9c1d32e62d98_Tag">
    <vt:lpwstr>10, 3, 0, 1</vt:lpwstr>
  </property>
</Properties>
</file>