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701" w:type="dxa"/>
        <w:tblLook w:val="04A0" w:firstRow="1" w:lastRow="0" w:firstColumn="1" w:lastColumn="0" w:noHBand="0" w:noVBand="1"/>
      </w:tblPr>
      <w:tblGrid>
        <w:gridCol w:w="434"/>
        <w:gridCol w:w="1495"/>
        <w:gridCol w:w="470"/>
        <w:gridCol w:w="431"/>
        <w:gridCol w:w="284"/>
        <w:gridCol w:w="992"/>
        <w:gridCol w:w="425"/>
        <w:gridCol w:w="693"/>
        <w:gridCol w:w="583"/>
        <w:gridCol w:w="1559"/>
        <w:gridCol w:w="3326"/>
        <w:gridCol w:w="9"/>
      </w:tblGrid>
      <w:tr w:rsidR="00E03C96" w:rsidRPr="00E03C96" w14:paraId="49A1A6E6" w14:textId="77777777" w:rsidTr="00E35C28">
        <w:trPr>
          <w:gridAfter w:val="1"/>
          <w:wAfter w:w="9" w:type="dxa"/>
          <w:trHeight w:val="748"/>
        </w:trPr>
        <w:tc>
          <w:tcPr>
            <w:tcW w:w="5224" w:type="dxa"/>
            <w:gridSpan w:val="8"/>
            <w:shd w:val="clear" w:color="auto" w:fill="D9D9D9" w:themeFill="background1" w:themeFillShade="D9"/>
          </w:tcPr>
          <w:p w14:paraId="29DC4486" w14:textId="77777777" w:rsidR="00E03C96" w:rsidRPr="00A57B54" w:rsidRDefault="00E03C96" w:rsidP="00E03C96">
            <w:pPr>
              <w:jc w:val="center"/>
              <w:rPr>
                <w:b/>
                <w:sz w:val="22"/>
                <w:lang w:val="en-US"/>
              </w:rPr>
            </w:pPr>
            <w:r w:rsidRPr="00A57B54">
              <w:rPr>
                <w:b/>
                <w:sz w:val="22"/>
                <w:lang w:val="en-US"/>
              </w:rPr>
              <w:t>Engine S/N</w:t>
            </w:r>
          </w:p>
          <w:p w14:paraId="4B7140D2" w14:textId="023D9CD4" w:rsidR="00E03C96" w:rsidRPr="00E03C96" w:rsidRDefault="00E03C96" w:rsidP="00E03C96">
            <w:pPr>
              <w:jc w:val="center"/>
              <w:rPr>
                <w:lang w:val="en-US"/>
              </w:rPr>
            </w:pPr>
            <w:r w:rsidRPr="00A57B54">
              <w:rPr>
                <w:sz w:val="28"/>
                <w:szCs w:val="20"/>
                <w:lang w:val="en-US"/>
              </w:rPr>
              <w:t>ENGINE_SERIAL_PLACEHOLDER</w:t>
            </w:r>
          </w:p>
        </w:tc>
        <w:tc>
          <w:tcPr>
            <w:tcW w:w="5468" w:type="dxa"/>
            <w:gridSpan w:val="3"/>
            <w:shd w:val="clear" w:color="auto" w:fill="D9D9D9" w:themeFill="background1" w:themeFillShade="D9"/>
          </w:tcPr>
          <w:p w14:paraId="3688E89D" w14:textId="77777777" w:rsidR="00E03C96" w:rsidRPr="00612962" w:rsidRDefault="00E03C96" w:rsidP="00E03C96">
            <w:pPr>
              <w:jc w:val="center"/>
              <w:rPr>
                <w:b/>
                <w:sz w:val="22"/>
                <w:lang w:val="en-US"/>
              </w:rPr>
            </w:pPr>
            <w:r w:rsidRPr="00612962">
              <w:rPr>
                <w:b/>
                <w:sz w:val="22"/>
                <w:lang w:val="en-US"/>
              </w:rPr>
              <w:t>Project / WBS</w:t>
            </w:r>
          </w:p>
          <w:p w14:paraId="28A7D4F6" w14:textId="3D5097CB" w:rsidR="00E03C96" w:rsidRPr="00E03C96" w:rsidRDefault="00E03C96" w:rsidP="00E03C96">
            <w:pPr>
              <w:jc w:val="center"/>
              <w:rPr>
                <w:lang w:val="en-US"/>
              </w:rPr>
            </w:pPr>
            <w:r w:rsidRPr="00612962">
              <w:rPr>
                <w:bCs/>
                <w:sz w:val="28"/>
                <w:szCs w:val="20"/>
                <w:lang w:val="en-US"/>
              </w:rPr>
              <w:t>WORK_ORDER_PLACEHOLDER</w:t>
            </w:r>
          </w:p>
        </w:tc>
      </w:tr>
      <w:tr w:rsidR="00C7336F" w14:paraId="0607921F" w14:textId="77777777" w:rsidTr="00466D16">
        <w:trPr>
          <w:trHeight w:val="510"/>
        </w:trPr>
        <w:tc>
          <w:tcPr>
            <w:tcW w:w="10701" w:type="dxa"/>
            <w:gridSpan w:val="12"/>
            <w:tcBorders>
              <w:bottom w:val="single" w:sz="4" w:space="0" w:color="auto"/>
            </w:tcBorders>
            <w:vAlign w:val="center"/>
          </w:tcPr>
          <w:p w14:paraId="598CB4F9" w14:textId="77777777" w:rsidR="00C7336F" w:rsidRPr="00C7336F" w:rsidRDefault="00C7336F" w:rsidP="00882986">
            <w:pPr>
              <w:rPr>
                <w:b/>
                <w:sz w:val="20"/>
              </w:rPr>
            </w:pPr>
            <w:proofErr w:type="spellStart"/>
            <w:r w:rsidRPr="005627F5">
              <w:rPr>
                <w:b/>
              </w:rPr>
              <w:t>Section</w:t>
            </w:r>
            <w:proofErr w:type="spellEnd"/>
            <w:r w:rsidRPr="005627F5">
              <w:rPr>
                <w:b/>
              </w:rPr>
              <w:t xml:space="preserve"> 1</w:t>
            </w:r>
            <w:r w:rsidRPr="005627F5">
              <w:rPr>
                <w:b/>
              </w:rPr>
              <w:tab/>
              <w:t>Eingangskontrolle &amp; Checks</w:t>
            </w:r>
            <w:r w:rsidR="00BA47C3">
              <w:rPr>
                <w:b/>
              </w:rPr>
              <w:t xml:space="preserve"> </w:t>
            </w:r>
            <w:r w:rsidR="00BA47C3" w:rsidRPr="00BA47C3">
              <w:rPr>
                <w:i/>
              </w:rPr>
              <w:t>(</w:t>
            </w:r>
            <w:r w:rsidR="00882986" w:rsidRPr="00882986">
              <w:rPr>
                <w:i/>
              </w:rPr>
              <w:t xml:space="preserve">G20-72-00-00M101 </w:t>
            </w:r>
            <w:r w:rsidR="00BA47C3" w:rsidRPr="00BA47C3">
              <w:rPr>
                <w:i/>
              </w:rPr>
              <w:t xml:space="preserve">Blatt </w:t>
            </w:r>
            <w:r w:rsidR="00882986">
              <w:rPr>
                <w:i/>
              </w:rPr>
              <w:t>3</w:t>
            </w:r>
            <w:r w:rsidR="00BA47C3" w:rsidRPr="00BA47C3">
              <w:rPr>
                <w:i/>
              </w:rPr>
              <w:t>)</w:t>
            </w:r>
          </w:p>
        </w:tc>
      </w:tr>
      <w:tr w:rsidR="00AE46F2" w14:paraId="68CBF59E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64AF" w14:textId="77777777" w:rsidR="00AE46F2" w:rsidRPr="00C7336F" w:rsidRDefault="00AE46F2" w:rsidP="002576C9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C7AF8" w14:textId="77777777" w:rsidR="00AE46F2" w:rsidRDefault="00A24A31" w:rsidP="00AE46F2">
            <w:pPr>
              <w:rPr>
                <w:sz w:val="20"/>
              </w:rPr>
            </w:pPr>
            <w:r>
              <w:rPr>
                <w:sz w:val="20"/>
              </w:rPr>
              <w:t>Eingangskontrolle</w:t>
            </w:r>
            <w:r w:rsidR="00AE46F2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Dokumente: </w:t>
            </w:r>
            <w:r w:rsidR="00AE46F2">
              <w:rPr>
                <w:sz w:val="20"/>
              </w:rPr>
              <w:t>Yel</w:t>
            </w:r>
            <w:r>
              <w:rPr>
                <w:sz w:val="20"/>
              </w:rPr>
              <w:t>low Tag, WRB TIS, Testlaufkarte</w:t>
            </w:r>
          </w:p>
          <w:p w14:paraId="5C565D6D" w14:textId="77777777" w:rsidR="00E630DE" w:rsidRPr="00C7336F" w:rsidRDefault="00A24A31" w:rsidP="00AE46F2">
            <w:pPr>
              <w:rPr>
                <w:sz w:val="20"/>
              </w:rPr>
            </w:pPr>
            <w:r>
              <w:rPr>
                <w:sz w:val="20"/>
              </w:rPr>
              <w:t>Eingangskontrolle Triebwerkszustand: äußere Beschädigungen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AF68F" w14:textId="77777777" w:rsidR="00AE46F2" w:rsidRPr="00AE46F2" w:rsidRDefault="00AE46F2" w:rsidP="00AE46F2">
            <w:pPr>
              <w:rPr>
                <w:sz w:val="20"/>
                <w:szCs w:val="20"/>
              </w:rPr>
            </w:pPr>
          </w:p>
          <w:p w14:paraId="6EE1D597" w14:textId="77777777" w:rsidR="00AE46F2" w:rsidRPr="00AE46F2" w:rsidRDefault="00AE46F2" w:rsidP="00AE46F2">
            <w:pPr>
              <w:rPr>
                <w:sz w:val="20"/>
                <w:szCs w:val="20"/>
              </w:rPr>
            </w:pPr>
          </w:p>
        </w:tc>
      </w:tr>
      <w:tr w:rsidR="00AE46F2" w14:paraId="2C16AEE5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A0A9" w14:textId="77777777" w:rsidR="00AE46F2" w:rsidRPr="00AE46F2" w:rsidRDefault="00AE46F2" w:rsidP="00AE46F2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273AD" w14:textId="77777777" w:rsidR="00AE46F2" w:rsidRPr="00E630DE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AE46F2" w:rsidRPr="00E630DE">
              <w:rPr>
                <w:sz w:val="16"/>
              </w:rPr>
              <w:t>1.1 | 1.2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4EC661F" w14:textId="77777777" w:rsidR="00AE46F2" w:rsidRPr="00E630DE" w:rsidRDefault="00AE46F2" w:rsidP="002576C9">
            <w:pPr>
              <w:jc w:val="center"/>
              <w:rPr>
                <w:sz w:val="16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E630DE" w:rsidRPr="00AE46F2" w14:paraId="4021A729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055F0" w14:textId="77777777" w:rsidR="00E630DE" w:rsidRPr="00C7336F" w:rsidRDefault="00E630DE" w:rsidP="008B459B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DD4B8" w14:textId="77777777" w:rsidR="00E630DE" w:rsidRDefault="00E630DE" w:rsidP="00E630DE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Free Rotation Check N1</w:t>
            </w:r>
          </w:p>
          <w:p w14:paraId="01466C7E" w14:textId="77777777" w:rsidR="00E630DE" w:rsidRPr="00C7336F" w:rsidRDefault="00E630DE" w:rsidP="00E630DE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CC27E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  <w:p w14:paraId="357E0F67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</w:tc>
      </w:tr>
      <w:tr w:rsidR="00E630DE" w:rsidRPr="005627F5" w14:paraId="769E87CF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A815" w14:textId="77777777" w:rsidR="00E630DE" w:rsidRPr="00AE46F2" w:rsidRDefault="00E630DE" w:rsidP="008B459B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B25D1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1.4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E2683E4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E630DE" w:rsidRPr="00AE46F2" w14:paraId="61CAFA40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D0311" w14:textId="77777777" w:rsidR="00E630DE" w:rsidRPr="00C7336F" w:rsidRDefault="00E630DE" w:rsidP="008B459B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B682F" w14:textId="77777777" w:rsidR="00E630DE" w:rsidRDefault="00E630DE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Free Rotation Check N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14:paraId="78D8B813" w14:textId="77777777" w:rsidR="00E630DE" w:rsidRPr="00C7336F" w:rsidRDefault="00E630DE" w:rsidP="008B459B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1AAB69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  <w:p w14:paraId="732EB462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</w:tc>
      </w:tr>
      <w:tr w:rsidR="00E630DE" w:rsidRPr="005627F5" w14:paraId="0F311B89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63C2" w14:textId="77777777" w:rsidR="00E630DE" w:rsidRPr="00AE46F2" w:rsidRDefault="00E630DE" w:rsidP="008B459B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2E2A3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1.5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94D8D43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E630DE" w:rsidRPr="00AE46F2" w14:paraId="4C749E36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A023A" w14:textId="77777777" w:rsidR="00E630DE" w:rsidRPr="00C7336F" w:rsidRDefault="00E630DE" w:rsidP="008B459B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45266" w14:textId="77777777" w:rsidR="00E630DE" w:rsidRDefault="00E630DE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Chip Detector Check</w:t>
            </w:r>
          </w:p>
          <w:p w14:paraId="6D49D909" w14:textId="77777777" w:rsidR="00E630DE" w:rsidRPr="00C7336F" w:rsidRDefault="00E630DE" w:rsidP="008B459B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82122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  <w:p w14:paraId="49BC00B9" w14:textId="77777777" w:rsidR="00E630DE" w:rsidRPr="00AE46F2" w:rsidRDefault="00E630DE" w:rsidP="008B459B">
            <w:pPr>
              <w:rPr>
                <w:sz w:val="20"/>
                <w:szCs w:val="20"/>
              </w:rPr>
            </w:pPr>
          </w:p>
        </w:tc>
      </w:tr>
      <w:tr w:rsidR="00E630DE" w:rsidRPr="005627F5" w14:paraId="55C78979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1C3" w14:textId="77777777" w:rsidR="00E630DE" w:rsidRPr="00AE46F2" w:rsidRDefault="00E630DE" w:rsidP="008B459B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7F02" w14:textId="77777777" w:rsidR="00E630DE" w:rsidRPr="00AE46F2" w:rsidRDefault="00DA549B" w:rsidP="005E359E">
            <w:pPr>
              <w:jc w:val="right"/>
              <w:rPr>
                <w:sz w:val="16"/>
              </w:rPr>
            </w:pPr>
            <w:r>
              <w:rPr>
                <w:sz w:val="16"/>
              </w:rPr>
              <w:t xml:space="preserve">Reference: </w:t>
            </w:r>
            <w:r w:rsidR="00E630DE">
              <w:rPr>
                <w:sz w:val="16"/>
              </w:rPr>
              <w:t>1.5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5A4290D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73525E" w:rsidRPr="00AE46F2" w14:paraId="02513691" w14:textId="77777777" w:rsidTr="00F05C4C">
        <w:trPr>
          <w:trHeight w:val="232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1D82C" w14:textId="77777777" w:rsidR="0073525E" w:rsidRPr="00C7336F" w:rsidRDefault="0073525E" w:rsidP="008B459B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EFB6E" w14:textId="77777777" w:rsidR="0073525E" w:rsidRDefault="0073525E" w:rsidP="008B459B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Oil Filter Check</w:t>
            </w:r>
          </w:p>
          <w:p w14:paraId="3B0096EF" w14:textId="77777777" w:rsidR="0073525E" w:rsidRPr="00C7336F" w:rsidRDefault="0073525E" w:rsidP="008B459B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B1EED" w14:textId="77777777" w:rsidR="0073525E" w:rsidRPr="00AE46F2" w:rsidRDefault="0073525E" w:rsidP="008B459B">
            <w:pPr>
              <w:rPr>
                <w:sz w:val="20"/>
                <w:szCs w:val="20"/>
              </w:rPr>
            </w:pPr>
          </w:p>
          <w:p w14:paraId="5FCE243E" w14:textId="77777777" w:rsidR="0073525E" w:rsidRPr="00AE46F2" w:rsidRDefault="0073525E" w:rsidP="008B459B">
            <w:pPr>
              <w:rPr>
                <w:sz w:val="20"/>
                <w:szCs w:val="20"/>
              </w:rPr>
            </w:pPr>
          </w:p>
        </w:tc>
      </w:tr>
      <w:tr w:rsidR="0073525E" w:rsidRPr="00AE46F2" w14:paraId="08CECB90" w14:textId="77777777" w:rsidTr="00F05C4C">
        <w:trPr>
          <w:trHeight w:val="231"/>
        </w:trPr>
        <w:tc>
          <w:tcPr>
            <w:tcW w:w="4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71C91" w14:textId="77777777" w:rsidR="0073525E" w:rsidRPr="00C7336F" w:rsidRDefault="0073525E" w:rsidP="0073525E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F8986" w14:textId="77777777" w:rsidR="0073525E" w:rsidRPr="009512A3" w:rsidRDefault="0073525E" w:rsidP="0073525E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16"/>
              </w:rPr>
              <w:t>Reference: 1.5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74B8F8C" w14:textId="77777777" w:rsidR="0073525E" w:rsidRPr="00AE46F2" w:rsidRDefault="0073525E" w:rsidP="0073525E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16464" w:rsidRPr="0041408C" w14:paraId="7233230F" w14:textId="77777777" w:rsidTr="00816464">
        <w:trPr>
          <w:gridAfter w:val="1"/>
          <w:wAfter w:w="9" w:type="dxa"/>
          <w:trHeight w:val="113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3F915" w14:textId="77777777" w:rsidR="00816464" w:rsidRPr="00C7336F" w:rsidRDefault="00816464" w:rsidP="0073525E">
            <w:pPr>
              <w:pStyle w:val="berschrift1"/>
            </w:pPr>
          </w:p>
        </w:tc>
        <w:tc>
          <w:tcPr>
            <w:tcW w:w="2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73CB9" w14:textId="77777777" w:rsidR="00816464" w:rsidRDefault="00816464" w:rsidP="0073525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Flight Exhaust Nozzle </w:t>
            </w:r>
          </w:p>
          <w:p w14:paraId="2BC1517D" w14:textId="77777777" w:rsidR="00816464" w:rsidRDefault="00816464" w:rsidP="0073525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(See Engine Data Plate)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FE6CF" w14:textId="77777777" w:rsidR="00816464" w:rsidRPr="00D41F11" w:rsidRDefault="00816464" w:rsidP="008164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-8E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265A4F" w14:textId="77777777" w:rsidR="00816464" w:rsidRPr="00C708C1" w:rsidRDefault="00816464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-8C</w:t>
            </w:r>
          </w:p>
        </w:tc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634AA2" w14:textId="77777777" w:rsidR="00816464" w:rsidRPr="0041408C" w:rsidRDefault="00816464" w:rsidP="0073525E">
            <w:pPr>
              <w:rPr>
                <w:sz w:val="20"/>
                <w:szCs w:val="20"/>
                <w:lang w:val="en-GB"/>
              </w:rPr>
            </w:pPr>
          </w:p>
        </w:tc>
      </w:tr>
      <w:tr w:rsidR="00816464" w:rsidRPr="0041408C" w14:paraId="6A7A9044" w14:textId="77777777" w:rsidTr="00816464">
        <w:trPr>
          <w:gridAfter w:val="1"/>
          <w:wAfter w:w="9" w:type="dxa"/>
          <w:trHeight w:val="382"/>
        </w:trPr>
        <w:tc>
          <w:tcPr>
            <w:tcW w:w="4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4DA2E" w14:textId="77777777" w:rsidR="00816464" w:rsidRPr="00C7336F" w:rsidRDefault="00816464" w:rsidP="00AC7E6D">
            <w:pPr>
              <w:pStyle w:val="berschrift1"/>
            </w:pPr>
          </w:p>
        </w:tc>
        <w:tc>
          <w:tcPr>
            <w:tcW w:w="2680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2E78F" w14:textId="77777777" w:rsidR="00816464" w:rsidRDefault="00816464" w:rsidP="00AC7E6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3A3269" w14:textId="77777777" w:rsidR="00816464" w:rsidRDefault="00816464" w:rsidP="00816464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N/A</w:t>
            </w:r>
          </w:p>
          <w:p w14:paraId="49ACE1B3" w14:textId="77777777" w:rsidR="00816464" w:rsidRDefault="00816464" w:rsidP="008164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5B7E1A" w14:textId="77777777" w:rsidR="00816464" w:rsidRDefault="00816464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Chevron</w:t>
            </w:r>
          </w:p>
          <w:p w14:paraId="39015867" w14:textId="77777777" w:rsidR="00816464" w:rsidRPr="00C708C1" w:rsidRDefault="00816464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</w:t>
            </w:r>
            <w:r w:rsidRPr="00C45288">
              <w:rPr>
                <w:sz w:val="18"/>
                <w:lang w:val="en-US"/>
              </w:rPr>
              <w:t>(G01 to G09)</w:t>
            </w:r>
            <w:r>
              <w:rPr>
                <w:sz w:val="20"/>
                <w:lang w:val="en-US"/>
              </w:rPr>
              <w:t xml:space="preserve">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940A9" w14:textId="77777777" w:rsidR="00816464" w:rsidRDefault="00816464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Conic</w:t>
            </w:r>
          </w:p>
          <w:p w14:paraId="0F2253B0" w14:textId="77777777" w:rsidR="00816464" w:rsidRDefault="00816464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18"/>
                <w:lang w:val="en-US"/>
              </w:rPr>
              <w:t>(G13 to G18</w:t>
            </w:r>
            <w:r w:rsidRPr="00C45288">
              <w:rPr>
                <w:sz w:val="18"/>
                <w:lang w:val="en-US"/>
              </w:rPr>
              <w:t>)</w:t>
            </w:r>
            <w:r>
              <w:rPr>
                <w:sz w:val="18"/>
                <w:lang w:val="en-US"/>
              </w:rPr>
              <w:t xml:space="preserve"> 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33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3492" w14:textId="77777777" w:rsidR="00816464" w:rsidRPr="0041408C" w:rsidRDefault="00816464" w:rsidP="00AC7E6D">
            <w:pPr>
              <w:rPr>
                <w:sz w:val="20"/>
                <w:szCs w:val="20"/>
                <w:lang w:val="en-GB"/>
              </w:rPr>
            </w:pPr>
          </w:p>
        </w:tc>
      </w:tr>
      <w:tr w:rsidR="00AC7E6D" w:rsidRPr="0041408C" w14:paraId="3C7E3E2D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68A0" w14:textId="77777777" w:rsidR="00AC7E6D" w:rsidRPr="0041408C" w:rsidRDefault="00AC7E6D" w:rsidP="00AC7E6D">
            <w:pPr>
              <w:rPr>
                <w:sz w:val="16"/>
                <w:lang w:val="en-GB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3BFDA" w14:textId="77777777" w:rsidR="00AC7E6D" w:rsidRPr="0041408C" w:rsidRDefault="00AC7E6D" w:rsidP="00AC7E6D">
            <w:pPr>
              <w:jc w:val="right"/>
              <w:rPr>
                <w:sz w:val="16"/>
                <w:lang w:val="en-GB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04069B" w14:textId="77777777" w:rsidR="00AC7E6D" w:rsidRPr="0041408C" w:rsidRDefault="00AC7E6D" w:rsidP="00AC7E6D">
            <w:pPr>
              <w:jc w:val="center"/>
              <w:rPr>
                <w:sz w:val="14"/>
                <w:lang w:val="en-GB"/>
              </w:rPr>
            </w:pPr>
            <w:r w:rsidRPr="0041408C">
              <w:rPr>
                <w:sz w:val="16"/>
                <w:lang w:val="en-GB"/>
              </w:rPr>
              <w:t>Date / Stamp / Sign</w:t>
            </w:r>
          </w:p>
        </w:tc>
      </w:tr>
      <w:tr w:rsidR="00AC7E6D" w:rsidRPr="0041408C" w14:paraId="65768799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2454" w14:textId="77777777" w:rsidR="00AC7E6D" w:rsidRPr="0041408C" w:rsidRDefault="00AC7E6D" w:rsidP="00AC7E6D">
            <w:pPr>
              <w:pStyle w:val="berschrift1"/>
              <w:rPr>
                <w:lang w:val="en-GB"/>
              </w:rPr>
            </w:pP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29E81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Fan Balance </w:t>
            </w:r>
          </w:p>
          <w:p w14:paraId="46D79B98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Weights installed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79032A" w14:textId="77777777" w:rsidR="00AC7E6D" w:rsidRPr="00A24A31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B4025" w14:textId="77777777" w:rsidR="00AC7E6D" w:rsidRPr="00A24A31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545895C5" w14:textId="77777777" w:rsidR="00AC7E6D" w:rsidRPr="00A24A31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5627F5" w14:paraId="210DBF08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DB0B" w14:textId="77777777" w:rsidR="00AC7E6D" w:rsidRPr="00A24A31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BDC09" w14:textId="77777777" w:rsidR="00AC7E6D" w:rsidRPr="00AE46F2" w:rsidRDefault="00AC7E6D" w:rsidP="00AC7E6D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1.4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8251119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14:paraId="1A8A213B" w14:textId="77777777" w:rsidTr="00466D16">
        <w:trPr>
          <w:trHeight w:val="510"/>
        </w:trPr>
        <w:tc>
          <w:tcPr>
            <w:tcW w:w="10701" w:type="dxa"/>
            <w:gridSpan w:val="12"/>
            <w:tcBorders>
              <w:bottom w:val="single" w:sz="4" w:space="0" w:color="auto"/>
            </w:tcBorders>
            <w:vAlign w:val="center"/>
          </w:tcPr>
          <w:p w14:paraId="27664C4E" w14:textId="77777777" w:rsidR="00AC7E6D" w:rsidRPr="00C7336F" w:rsidRDefault="00AC7E6D" w:rsidP="00AC7E6D">
            <w:pPr>
              <w:rPr>
                <w:b/>
                <w:sz w:val="20"/>
              </w:rPr>
            </w:pPr>
            <w:proofErr w:type="spellStart"/>
            <w:r w:rsidRPr="005627F5">
              <w:rPr>
                <w:b/>
              </w:rPr>
              <w:t>Section</w:t>
            </w:r>
            <w:proofErr w:type="spellEnd"/>
            <w:r w:rsidRPr="005627F5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5627F5">
              <w:rPr>
                <w:b/>
              </w:rPr>
              <w:tab/>
            </w:r>
            <w:r>
              <w:rPr>
                <w:b/>
              </w:rPr>
              <w:t xml:space="preserve">Triebwerk auf Transportwagen </w:t>
            </w:r>
            <w:r w:rsidRPr="00BA47C3">
              <w:rPr>
                <w:i/>
              </w:rPr>
              <w:t>(</w:t>
            </w:r>
            <w:r w:rsidRPr="00882986">
              <w:rPr>
                <w:i/>
              </w:rPr>
              <w:t xml:space="preserve">G20-72-00-00M101 </w:t>
            </w:r>
            <w:r w:rsidRPr="00BA47C3">
              <w:rPr>
                <w:i/>
              </w:rPr>
              <w:t xml:space="preserve">Blatt </w:t>
            </w:r>
            <w:r>
              <w:rPr>
                <w:i/>
              </w:rPr>
              <w:t>3</w:t>
            </w:r>
            <w:r w:rsidRPr="00BA47C3">
              <w:rPr>
                <w:i/>
              </w:rPr>
              <w:t>)</w:t>
            </w:r>
          </w:p>
        </w:tc>
      </w:tr>
      <w:tr w:rsidR="00AC7E6D" w:rsidRPr="00AE46F2" w14:paraId="785CDF72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9A68E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7726D" w14:textId="77777777" w:rsidR="00AC7E6D" w:rsidRDefault="00AC7E6D" w:rsidP="00AC7E6D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AGB Covers &amp; Blanks</w:t>
            </w:r>
          </w:p>
          <w:p w14:paraId="021D751A" w14:textId="77777777" w:rsidR="00AC7E6D" w:rsidRPr="00C7336F" w:rsidRDefault="00AC7E6D" w:rsidP="00AC7E6D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20E15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188318D8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5627F5" w14:paraId="7D2D680F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1579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57C93" w14:textId="77777777" w:rsidR="00AC7E6D" w:rsidRPr="00AE46F2" w:rsidRDefault="00AC7E6D" w:rsidP="00AC7E6D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2.1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AC90765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4F0493" w14:paraId="4C423264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DF465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5A4BB" w14:textId="77777777" w:rsidR="00AC7E6D" w:rsidRPr="00031FB8" w:rsidRDefault="00AC7E6D" w:rsidP="00AC7E6D">
            <w:pPr>
              <w:rPr>
                <w:sz w:val="20"/>
                <w:szCs w:val="20"/>
              </w:rPr>
            </w:pPr>
            <w:proofErr w:type="spellStart"/>
            <w:r w:rsidRPr="00031FB8">
              <w:rPr>
                <w:sz w:val="20"/>
                <w:szCs w:val="20"/>
              </w:rPr>
              <w:t>Inner</w:t>
            </w:r>
            <w:proofErr w:type="spellEnd"/>
            <w:r w:rsidRPr="00031FB8">
              <w:rPr>
                <w:sz w:val="20"/>
                <w:szCs w:val="20"/>
              </w:rPr>
              <w:t xml:space="preserve"> Vee Groove &amp; Vee Groove Seal &amp; P2.5-Anschluss &amp; </w:t>
            </w:r>
          </w:p>
          <w:p w14:paraId="05DD4BD7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  <w:r w:rsidRPr="00882986">
              <w:rPr>
                <w:sz w:val="20"/>
                <w:szCs w:val="20"/>
                <w:lang w:val="en-US"/>
              </w:rPr>
              <w:t>Compressor Inlet Cover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32989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154D299D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882986" w14:paraId="7D31BEA1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15AC" w14:textId="77777777" w:rsidR="00AC7E6D" w:rsidRPr="00882986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03E2E" w14:textId="77777777" w:rsidR="00AC7E6D" w:rsidRPr="00882986" w:rsidRDefault="00AC7E6D" w:rsidP="00AC7E6D">
            <w:pPr>
              <w:jc w:val="right"/>
              <w:rPr>
                <w:sz w:val="16"/>
                <w:lang w:val="en-US"/>
              </w:rPr>
            </w:pPr>
            <w:r w:rsidRPr="00882986">
              <w:rPr>
                <w:sz w:val="16"/>
                <w:lang w:val="en-US"/>
              </w:rPr>
              <w:t>Reference: 2.2 | 2.</w:t>
            </w:r>
            <w:r>
              <w:rPr>
                <w:sz w:val="16"/>
                <w:lang w:val="en-US"/>
              </w:rPr>
              <w:t>3</w:t>
            </w:r>
            <w:r w:rsidRPr="00882986">
              <w:rPr>
                <w:sz w:val="16"/>
                <w:lang w:val="en-US"/>
              </w:rPr>
              <w:t xml:space="preserve"> 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82E2441" w14:textId="77777777" w:rsidR="00AC7E6D" w:rsidRPr="00882986" w:rsidRDefault="00AC7E6D" w:rsidP="00AC7E6D">
            <w:pPr>
              <w:jc w:val="center"/>
              <w:rPr>
                <w:sz w:val="14"/>
                <w:lang w:val="en-US"/>
              </w:rPr>
            </w:pPr>
            <w:r w:rsidRPr="00882986">
              <w:rPr>
                <w:sz w:val="16"/>
                <w:lang w:val="en-US"/>
              </w:rPr>
              <w:t>Date / Stamp / Sign</w:t>
            </w:r>
          </w:p>
        </w:tc>
      </w:tr>
      <w:tr w:rsidR="00AC7E6D" w:rsidRPr="00882986" w14:paraId="698D2D0E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B31B4" w14:textId="77777777" w:rsidR="00AC7E6D" w:rsidRPr="00882986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EB31D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Bleed Ports</w:t>
            </w:r>
          </w:p>
          <w:p w14:paraId="230A2898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40684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163AD1BE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5627F5" w14:paraId="43C43381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536A" w14:textId="77777777" w:rsidR="00AC7E6D" w:rsidRPr="00882986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B07D6" w14:textId="77777777" w:rsidR="00AC7E6D" w:rsidRPr="00882986" w:rsidRDefault="00AC7E6D" w:rsidP="00AC7E6D">
            <w:pPr>
              <w:jc w:val="right"/>
              <w:rPr>
                <w:sz w:val="16"/>
                <w:lang w:val="en-US"/>
              </w:rPr>
            </w:pPr>
            <w:r w:rsidRPr="00882986">
              <w:rPr>
                <w:sz w:val="16"/>
                <w:lang w:val="en-US"/>
              </w:rPr>
              <w:t>Reference: 2.</w:t>
            </w:r>
            <w:r>
              <w:rPr>
                <w:sz w:val="16"/>
                <w:lang w:val="en-US"/>
              </w:rPr>
              <w:t>8 | 2.9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288007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>
              <w:rPr>
                <w:sz w:val="16"/>
              </w:rPr>
              <w:t xml:space="preserve">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882986" w14:paraId="24F34539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8C716" w14:textId="77777777" w:rsidR="00AC7E6D" w:rsidRPr="00882986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A850F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Vibration Pickup</w:t>
            </w:r>
          </w:p>
          <w:p w14:paraId="57CF8A22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F31397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3B436E82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5627F5" w14:paraId="2BC6CFCC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6F0" w14:textId="77777777" w:rsidR="00AC7E6D" w:rsidRPr="00882986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0C6C0" w14:textId="77777777" w:rsidR="00AC7E6D" w:rsidRPr="00882986" w:rsidRDefault="00AC7E6D" w:rsidP="00AC7E6D">
            <w:pPr>
              <w:jc w:val="right"/>
              <w:rPr>
                <w:sz w:val="16"/>
                <w:lang w:val="en-US"/>
              </w:rPr>
            </w:pPr>
            <w:r w:rsidRPr="00882986">
              <w:rPr>
                <w:sz w:val="16"/>
                <w:lang w:val="en-US"/>
              </w:rPr>
              <w:t>Reference: 2.</w:t>
            </w:r>
            <w:r>
              <w:rPr>
                <w:sz w:val="16"/>
                <w:lang w:val="en-US"/>
              </w:rPr>
              <w:t>10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B558B1E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>
              <w:rPr>
                <w:sz w:val="16"/>
              </w:rPr>
              <w:t xml:space="preserve">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882986" w14:paraId="3E2C41CB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E8D0B" w14:textId="77777777" w:rsidR="00AC7E6D" w:rsidRPr="00882986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5A0DD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Exhaust (</w:t>
            </w:r>
            <w:proofErr w:type="spellStart"/>
            <w:r>
              <w:rPr>
                <w:sz w:val="20"/>
                <w:szCs w:val="20"/>
                <w:lang w:val="en-US"/>
              </w:rPr>
              <w:t>Centerbody</w:t>
            </w:r>
            <w:proofErr w:type="spellEnd"/>
            <w:r>
              <w:rPr>
                <w:sz w:val="20"/>
                <w:szCs w:val="20"/>
                <w:lang w:val="en-US"/>
              </w:rPr>
              <w:t>, Nozzle)</w:t>
            </w:r>
          </w:p>
          <w:p w14:paraId="58C8E4CC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FE4DE3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0FFED489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7B498D" w14:paraId="00A2E4AE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129" w14:textId="77777777" w:rsidR="00AC7E6D" w:rsidRPr="00882986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C89F" w14:textId="77777777" w:rsidR="00AC7E6D" w:rsidRPr="00882986" w:rsidRDefault="00AC7E6D" w:rsidP="00AC7E6D">
            <w:pPr>
              <w:jc w:val="right"/>
              <w:rPr>
                <w:sz w:val="16"/>
                <w:lang w:val="en-US"/>
              </w:rPr>
            </w:pPr>
            <w:r w:rsidRPr="00882986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2.5 | 2.6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38356BA" w14:textId="77777777" w:rsidR="00AC7E6D" w:rsidRPr="007B498D" w:rsidRDefault="00AC7E6D" w:rsidP="00AC7E6D">
            <w:pPr>
              <w:jc w:val="center"/>
              <w:rPr>
                <w:sz w:val="14"/>
                <w:lang w:val="en-US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 w:rsidRPr="007B498D">
              <w:rPr>
                <w:sz w:val="16"/>
                <w:lang w:val="en-US"/>
              </w:rPr>
              <w:t>Stamp / Sign</w:t>
            </w:r>
          </w:p>
        </w:tc>
      </w:tr>
      <w:tr w:rsidR="00AC7E6D" w:rsidRPr="00C708C1" w14:paraId="36A67669" w14:textId="77777777" w:rsidTr="00D41F11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BA927" w14:textId="77777777" w:rsidR="00AC7E6D" w:rsidRPr="00BC1ADB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40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4EAA7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Oil Level Sensor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AAD175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324655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10C36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00FE4B96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376100" w14:paraId="3A4A56EF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6779" w14:textId="77777777" w:rsidR="00AC7E6D" w:rsidRPr="00C708C1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35D49" w14:textId="77777777" w:rsidR="00AC7E6D" w:rsidRPr="00376100" w:rsidRDefault="00AC7E6D" w:rsidP="00AC7E6D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2.11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3E6234" w14:textId="77777777" w:rsidR="00AC7E6D" w:rsidRPr="00376100" w:rsidRDefault="00AC7E6D" w:rsidP="00AC7E6D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AC7E6D" w:rsidRPr="00882986" w14:paraId="2AA26861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D3FB" w14:textId="77777777" w:rsidR="00AC7E6D" w:rsidRPr="00882986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23721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PT/TT30 Rake</w:t>
            </w:r>
          </w:p>
          <w:p w14:paraId="78999286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71EF6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5E8B8CB8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7B498D" w14:paraId="0333EBBC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1C8B" w14:textId="77777777" w:rsidR="00AC7E6D" w:rsidRPr="00882986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2C906" w14:textId="77777777" w:rsidR="00AC7E6D" w:rsidRPr="00882986" w:rsidRDefault="00AC7E6D" w:rsidP="00AC7E6D">
            <w:pPr>
              <w:jc w:val="right"/>
              <w:rPr>
                <w:sz w:val="16"/>
                <w:lang w:val="en-US"/>
              </w:rPr>
            </w:pPr>
            <w:r w:rsidRPr="00882986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2.12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76E4CB" w14:textId="77777777" w:rsidR="00AC7E6D" w:rsidRPr="007B498D" w:rsidRDefault="00AC7E6D" w:rsidP="00AC7E6D">
            <w:pPr>
              <w:jc w:val="center"/>
              <w:rPr>
                <w:sz w:val="14"/>
                <w:lang w:val="en-US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 w:rsidRPr="007B498D">
              <w:rPr>
                <w:sz w:val="16"/>
                <w:lang w:val="en-US"/>
              </w:rPr>
              <w:t>Stamp / Sign</w:t>
            </w:r>
          </w:p>
        </w:tc>
      </w:tr>
      <w:tr w:rsidR="00AC7E6D" w:rsidRPr="00AE46F2" w14:paraId="416BCF97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7304F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53C91" w14:textId="77777777" w:rsidR="00AC7E6D" w:rsidRDefault="00AC7E6D" w:rsidP="00AC7E6D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Öl aufgefüllt</w:t>
            </w:r>
            <w:r>
              <w:rPr>
                <w:sz w:val="20"/>
                <w:szCs w:val="20"/>
              </w:rPr>
              <w:t>:</w:t>
            </w:r>
          </w:p>
          <w:p w14:paraId="56614670" w14:textId="77777777" w:rsidR="00AC7E6D" w:rsidRDefault="00AC7E6D" w:rsidP="00AC7E6D">
            <w:pPr>
              <w:rPr>
                <w:sz w:val="20"/>
                <w:szCs w:val="20"/>
              </w:rPr>
            </w:pPr>
          </w:p>
        </w:tc>
        <w:tc>
          <w:tcPr>
            <w:tcW w:w="3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D826A1" w14:textId="77777777" w:rsidR="00AC7E6D" w:rsidRDefault="00AC7E6D" w:rsidP="00AC7E6D">
            <w:pPr>
              <w:rPr>
                <w:sz w:val="16"/>
                <w:szCs w:val="20"/>
              </w:rPr>
            </w:pPr>
            <w:r w:rsidRPr="00BA47C3">
              <w:rPr>
                <w:sz w:val="16"/>
                <w:szCs w:val="20"/>
              </w:rPr>
              <w:t>Brand:</w:t>
            </w:r>
          </w:p>
          <w:p w14:paraId="3B4ED690" w14:textId="77777777" w:rsidR="00AC7E6D" w:rsidRDefault="00AC7E6D" w:rsidP="00AC7E6D">
            <w:pPr>
              <w:rPr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8A37B0" w14:textId="77777777" w:rsidR="00AC7E6D" w:rsidRPr="00C7336F" w:rsidRDefault="00AC7E6D" w:rsidP="00AC7E6D">
            <w:pPr>
              <w:ind w:right="120"/>
              <w:jc w:val="right"/>
              <w:rPr>
                <w:sz w:val="20"/>
              </w:rPr>
            </w:pPr>
            <w:r w:rsidRPr="00786860">
              <w:t>Liter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8751ED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795EB5A7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5627F5" w14:paraId="6B6C7C2B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9A83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F7872" w14:textId="77777777" w:rsidR="00AC7E6D" w:rsidRPr="00AE46F2" w:rsidRDefault="00AC7E6D" w:rsidP="00AC7E6D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2.13 | 2.14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27C739F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7B498D" w14:paraId="7E66C02D" w14:textId="77777777" w:rsidTr="00D41F11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45C8E" w14:textId="77777777" w:rsidR="00AC7E6D" w:rsidRPr="007B498D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40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F92D2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FADEC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7056F5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-8C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C4D895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-8E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B5B554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29FA3241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7B498D" w14:paraId="70260704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7303" w14:textId="77777777" w:rsidR="00AC7E6D" w:rsidRPr="00C708C1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40CE3" w14:textId="77777777" w:rsidR="00AC7E6D" w:rsidRPr="007B498D" w:rsidRDefault="00AC7E6D" w:rsidP="00AC7E6D">
            <w:pPr>
              <w:jc w:val="right"/>
              <w:rPr>
                <w:sz w:val="16"/>
                <w:lang w:val="en-US"/>
              </w:rPr>
            </w:pPr>
            <w:r w:rsidRPr="007B498D">
              <w:rPr>
                <w:sz w:val="16"/>
                <w:lang w:val="en-US"/>
              </w:rPr>
              <w:t>Reference: 2.1</w:t>
            </w:r>
            <w:r>
              <w:rPr>
                <w:sz w:val="16"/>
                <w:lang w:val="en-US"/>
              </w:rPr>
              <w:t>5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FDF2F4A" w14:textId="77777777" w:rsidR="00AC7E6D" w:rsidRPr="007B498D" w:rsidRDefault="00AC7E6D" w:rsidP="00AC7E6D">
            <w:pPr>
              <w:jc w:val="center"/>
              <w:rPr>
                <w:sz w:val="14"/>
                <w:lang w:val="en-US"/>
              </w:rPr>
            </w:pPr>
            <w:r w:rsidRPr="007B498D">
              <w:rPr>
                <w:sz w:val="16"/>
                <w:lang w:val="en-US"/>
              </w:rPr>
              <w:t>Date / Stamp / Sign</w:t>
            </w:r>
          </w:p>
        </w:tc>
      </w:tr>
      <w:tr w:rsidR="00AC7E6D" w:rsidRPr="00882986" w14:paraId="15CBBB0D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81C2F" w14:textId="77777777" w:rsidR="00AC7E6D" w:rsidRPr="00882986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E4177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Front &amp; Rear Hoist</w:t>
            </w:r>
          </w:p>
          <w:p w14:paraId="08725EF5" w14:textId="77777777" w:rsidR="00AC7E6D" w:rsidRPr="00882986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B17F9F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0279CD75" w14:textId="77777777" w:rsidR="00AC7E6D" w:rsidRPr="00882986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5627F5" w14:paraId="5DA92DF0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A862" w14:textId="77777777" w:rsidR="00AC7E6D" w:rsidRPr="00882986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F8D19" w14:textId="77777777" w:rsidR="00AC7E6D" w:rsidRPr="00882986" w:rsidRDefault="00AC7E6D" w:rsidP="00AC7E6D">
            <w:pPr>
              <w:jc w:val="right"/>
              <w:rPr>
                <w:sz w:val="16"/>
                <w:lang w:val="en-US"/>
              </w:rPr>
            </w:pPr>
            <w:r w:rsidRPr="00882986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2.16 | 2.17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604B539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>
              <w:rPr>
                <w:sz w:val="16"/>
              </w:rPr>
              <w:t xml:space="preserve">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AE46F2" w14:paraId="2AA98438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42F0C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DB78D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AFT Engine Mount</w:t>
            </w:r>
          </w:p>
          <w:p w14:paraId="43976E0B" w14:textId="77777777" w:rsidR="00AC7E6D" w:rsidRPr="00C7336F" w:rsidRDefault="00AC7E6D" w:rsidP="00AC7E6D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658353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086BCD24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0F2348" w14:paraId="5B3E85F2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1D47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0AD4" w14:textId="77777777" w:rsidR="00AC7E6D" w:rsidRPr="00A57CE7" w:rsidRDefault="00AC7E6D" w:rsidP="00AC7E6D">
            <w:pPr>
              <w:jc w:val="right"/>
              <w:rPr>
                <w:sz w:val="16"/>
                <w:lang w:val="en-US"/>
              </w:rPr>
            </w:pPr>
            <w:r w:rsidRPr="00A57CE7">
              <w:rPr>
                <w:sz w:val="16"/>
                <w:lang w:val="en-US"/>
              </w:rPr>
              <w:t>Reference: 2.1</w:t>
            </w:r>
            <w:r>
              <w:rPr>
                <w:sz w:val="16"/>
                <w:lang w:val="en-US"/>
              </w:rPr>
              <w:t>9 | 2.20</w:t>
            </w:r>
            <w:r w:rsidRPr="00A57CE7">
              <w:rPr>
                <w:sz w:val="16"/>
                <w:lang w:val="en-US"/>
              </w:rPr>
              <w:t xml:space="preserve"> | 2.</w:t>
            </w:r>
            <w:r>
              <w:rPr>
                <w:sz w:val="16"/>
                <w:lang w:val="en-US"/>
              </w:rPr>
              <w:t>21</w:t>
            </w:r>
            <w:r w:rsidRPr="00A57CE7">
              <w:rPr>
                <w:sz w:val="16"/>
                <w:lang w:val="en-US"/>
              </w:rPr>
              <w:t xml:space="preserve"> | 2.2</w:t>
            </w:r>
            <w:r>
              <w:rPr>
                <w:sz w:val="16"/>
                <w:lang w:val="en-US"/>
              </w:rPr>
              <w:t>5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A2E3F47" w14:textId="77777777" w:rsidR="00AC7E6D" w:rsidRPr="00A57CE7" w:rsidRDefault="00AC7E6D" w:rsidP="00AC7E6D">
            <w:pPr>
              <w:jc w:val="center"/>
              <w:rPr>
                <w:sz w:val="14"/>
                <w:lang w:val="en-US"/>
              </w:rPr>
            </w:pPr>
            <w:r w:rsidRPr="00A57CE7">
              <w:rPr>
                <w:sz w:val="16"/>
                <w:lang w:val="en-US"/>
              </w:rPr>
              <w:t>Date / Stamp / Sign</w:t>
            </w:r>
          </w:p>
        </w:tc>
      </w:tr>
      <w:tr w:rsidR="00AC7E6D" w:rsidRPr="000F2348" w14:paraId="4661E7A2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57833" w14:textId="77777777" w:rsidR="00AC7E6D" w:rsidRPr="00A57CE7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0E37D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FWD Engine Mount</w:t>
            </w:r>
          </w:p>
          <w:p w14:paraId="70241DA1" w14:textId="77777777" w:rsidR="00AC7E6D" w:rsidRPr="00A57CE7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1A6EB" w14:textId="77777777" w:rsidR="00AC7E6D" w:rsidRPr="00A57CE7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52BD61E8" w14:textId="77777777" w:rsidR="00AC7E6D" w:rsidRPr="00A57CE7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0F2348" w14:paraId="23AE2AA1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1056" w14:textId="77777777" w:rsidR="00AC7E6D" w:rsidRPr="00A57CE7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F8EF4" w14:textId="77777777" w:rsidR="00AC7E6D" w:rsidRPr="000F2348" w:rsidRDefault="00AC7E6D" w:rsidP="00AC7E6D">
            <w:pPr>
              <w:jc w:val="right"/>
              <w:rPr>
                <w:sz w:val="16"/>
                <w:lang w:val="en-US"/>
              </w:rPr>
            </w:pPr>
            <w:r w:rsidRPr="000F2348">
              <w:rPr>
                <w:sz w:val="16"/>
                <w:lang w:val="en-US"/>
              </w:rPr>
              <w:t>Reference: 2.18 | 2.21 | 2.22 | 2.23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E9C0D11" w14:textId="77777777" w:rsidR="00AC7E6D" w:rsidRPr="000F2348" w:rsidRDefault="00AC7E6D" w:rsidP="00AC7E6D">
            <w:pPr>
              <w:jc w:val="center"/>
              <w:rPr>
                <w:sz w:val="14"/>
                <w:lang w:val="en-US"/>
              </w:rPr>
            </w:pPr>
            <w:r w:rsidRPr="000F2348">
              <w:rPr>
                <w:sz w:val="16"/>
                <w:lang w:val="en-US"/>
              </w:rPr>
              <w:t>Date / Stamp / Sign</w:t>
            </w:r>
          </w:p>
        </w:tc>
      </w:tr>
      <w:tr w:rsidR="00AC7E6D" w14:paraId="630EF811" w14:textId="77777777" w:rsidTr="00466D16">
        <w:trPr>
          <w:trHeight w:val="510"/>
        </w:trPr>
        <w:tc>
          <w:tcPr>
            <w:tcW w:w="10701" w:type="dxa"/>
            <w:gridSpan w:val="12"/>
            <w:tcBorders>
              <w:bottom w:val="single" w:sz="4" w:space="0" w:color="auto"/>
            </w:tcBorders>
            <w:vAlign w:val="center"/>
          </w:tcPr>
          <w:p w14:paraId="6BA63A14" w14:textId="77777777" w:rsidR="00AC7E6D" w:rsidRPr="00C7336F" w:rsidRDefault="00AC7E6D" w:rsidP="00AC7E6D">
            <w:pPr>
              <w:rPr>
                <w:b/>
                <w:sz w:val="20"/>
              </w:rPr>
            </w:pPr>
            <w:proofErr w:type="spellStart"/>
            <w:r w:rsidRPr="00412007">
              <w:rPr>
                <w:b/>
              </w:rPr>
              <w:t>Section</w:t>
            </w:r>
            <w:proofErr w:type="spellEnd"/>
            <w:r w:rsidRPr="00412007">
              <w:rPr>
                <w:b/>
              </w:rPr>
              <w:t xml:space="preserve"> 3</w:t>
            </w:r>
            <w:r w:rsidRPr="00412007">
              <w:rPr>
                <w:b/>
              </w:rPr>
              <w:tab/>
              <w:t>Triebwerk a</w:t>
            </w:r>
            <w:r>
              <w:rPr>
                <w:b/>
              </w:rPr>
              <w:t xml:space="preserve">m Testpylon montiert </w:t>
            </w:r>
            <w:r w:rsidRPr="00BA47C3">
              <w:rPr>
                <w:i/>
              </w:rPr>
              <w:t>(</w:t>
            </w:r>
            <w:r w:rsidRPr="00376100">
              <w:rPr>
                <w:i/>
              </w:rPr>
              <w:t>G20-72-00-00M101</w:t>
            </w:r>
            <w:r>
              <w:rPr>
                <w:i/>
              </w:rPr>
              <w:t xml:space="preserve"> Blatt 4</w:t>
            </w:r>
            <w:r w:rsidRPr="00BA47C3">
              <w:rPr>
                <w:i/>
              </w:rPr>
              <w:t>)</w:t>
            </w:r>
          </w:p>
        </w:tc>
      </w:tr>
      <w:tr w:rsidR="00AC7E6D" w:rsidRPr="00AE46F2" w14:paraId="4D5AC8AE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F861B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8A329" w14:textId="77777777" w:rsidR="00AC7E6D" w:rsidRDefault="00AC7E6D" w:rsidP="00AC7E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Oil Druckmessanschlüsse (</w:t>
            </w:r>
            <w:proofErr w:type="spellStart"/>
            <w:r>
              <w:rPr>
                <w:sz w:val="20"/>
                <w:szCs w:val="20"/>
              </w:rPr>
              <w:t>Sump</w:t>
            </w:r>
            <w:proofErr w:type="spellEnd"/>
            <w:r>
              <w:rPr>
                <w:sz w:val="20"/>
                <w:szCs w:val="20"/>
              </w:rPr>
              <w:t>, Tank</w:t>
            </w:r>
            <w:r w:rsidRPr="00E11183">
              <w:rPr>
                <w:sz w:val="20"/>
                <w:szCs w:val="20"/>
              </w:rPr>
              <w:t>)</w:t>
            </w:r>
          </w:p>
          <w:p w14:paraId="32F81E35" w14:textId="77777777" w:rsidR="00AC7E6D" w:rsidRPr="00C7336F" w:rsidRDefault="00AC7E6D" w:rsidP="00AC7E6D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BA793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1B48A7D1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5627F5" w14:paraId="10485758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8731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C1D52" w14:textId="77777777" w:rsidR="00AC7E6D" w:rsidRPr="00AE46F2" w:rsidRDefault="00AC7E6D" w:rsidP="00AC7E6D">
            <w:pPr>
              <w:jc w:val="right"/>
              <w:rPr>
                <w:sz w:val="16"/>
              </w:rPr>
            </w:pPr>
            <w:r>
              <w:rPr>
                <w:sz w:val="16"/>
              </w:rPr>
              <w:t>Reference: 3.1 | 3.2 | 3.3 | 3.4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83DA750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BC1ADB" w14:paraId="6D736167" w14:textId="77777777" w:rsidTr="00D41F11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B960C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82459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Air Turbine Starter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749F0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Oil Service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4C73B3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F6900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C1013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77B1721B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BC1ADB" w14:paraId="4974CB6F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A653" w14:textId="77777777" w:rsidR="00AC7E6D" w:rsidRPr="00C708C1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5AC60" w14:textId="77777777" w:rsidR="00AC7E6D" w:rsidRPr="00376100" w:rsidRDefault="00AC7E6D" w:rsidP="00AC7E6D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3.4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2299D9" w14:textId="77777777" w:rsidR="00AC7E6D" w:rsidRPr="00376100" w:rsidRDefault="00AC7E6D" w:rsidP="00AC7E6D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AC7E6D" w:rsidRPr="00BC1ADB" w14:paraId="65D882CF" w14:textId="77777777" w:rsidTr="00D41F11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449B" w14:textId="77777777" w:rsidR="00AC7E6D" w:rsidRPr="00BC1ADB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40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DBBA3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Air Turbine Start Valve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842114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F5ACF8" w14:textId="77777777" w:rsidR="00AC7E6D" w:rsidRPr="00C708C1" w:rsidRDefault="00AC7E6D" w:rsidP="00AC7E6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F9827B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580F8119" w14:textId="77777777" w:rsidR="00AC7E6D" w:rsidRPr="00C708C1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BC1ADB" w14:paraId="250F3BD7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1A2A" w14:textId="77777777" w:rsidR="00AC7E6D" w:rsidRPr="00C708C1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B845D" w14:textId="77777777" w:rsidR="00AC7E6D" w:rsidRPr="00376100" w:rsidRDefault="00AC7E6D" w:rsidP="00AC7E6D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3.4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51CC15" w14:textId="77777777" w:rsidR="00AC7E6D" w:rsidRPr="00376100" w:rsidRDefault="00AC7E6D" w:rsidP="00AC7E6D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AC7E6D" w:rsidRPr="00BC1ADB" w14:paraId="2C6CF1FD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76465" w14:textId="77777777" w:rsidR="00AC7E6D" w:rsidRPr="00376100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366DD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Intake / Bellmouth</w:t>
            </w:r>
          </w:p>
          <w:p w14:paraId="319DDC8A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227314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14A581B0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BC1ADB" w14:paraId="7770E5FC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4176" w14:textId="77777777" w:rsidR="00AC7E6D" w:rsidRPr="00376100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841CE" w14:textId="77777777" w:rsidR="00AC7E6D" w:rsidRPr="00BC1ADB" w:rsidRDefault="00AC7E6D" w:rsidP="00AC7E6D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>Reference: 3.</w:t>
            </w:r>
            <w:r>
              <w:rPr>
                <w:sz w:val="16"/>
                <w:lang w:val="en-US"/>
              </w:rPr>
              <w:t>5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C151EE" w14:textId="77777777" w:rsidR="00AC7E6D" w:rsidRPr="00BC1ADB" w:rsidRDefault="00AC7E6D" w:rsidP="00AC7E6D">
            <w:pPr>
              <w:jc w:val="center"/>
              <w:rPr>
                <w:sz w:val="14"/>
                <w:lang w:val="en-US"/>
              </w:rPr>
            </w:pPr>
            <w:r w:rsidRPr="00BC1ADB">
              <w:rPr>
                <w:sz w:val="16"/>
                <w:lang w:val="en-US"/>
              </w:rPr>
              <w:t>Date / Stamp / Sign</w:t>
            </w:r>
          </w:p>
        </w:tc>
      </w:tr>
      <w:tr w:rsidR="00AC7E6D" w:rsidRPr="002B686E" w14:paraId="1CDD5C77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3DC2C" w14:textId="77777777" w:rsidR="00AC7E6D" w:rsidRPr="00BC1ADB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265EA" w14:textId="77777777" w:rsidR="00AC7E6D" w:rsidRDefault="00AC7E6D" w:rsidP="00AC7E6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Intake / </w:t>
            </w:r>
            <w:r w:rsidRPr="009512A3">
              <w:rPr>
                <w:sz w:val="20"/>
                <w:szCs w:val="20"/>
                <w:lang w:val="en-US"/>
              </w:rPr>
              <w:t xml:space="preserve">Bellmouth </w:t>
            </w:r>
            <w:proofErr w:type="spellStart"/>
            <w:r w:rsidRPr="009512A3">
              <w:rPr>
                <w:sz w:val="20"/>
                <w:szCs w:val="20"/>
                <w:lang w:val="en-US"/>
              </w:rPr>
              <w:t>Messanschlüsse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&amp; Thrust Reverser Dummies</w:t>
            </w:r>
          </w:p>
          <w:p w14:paraId="745CAB5B" w14:textId="77777777" w:rsidR="00AC7E6D" w:rsidRPr="002B686E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6AAE3" w14:textId="77777777" w:rsidR="00AC7E6D" w:rsidRPr="002B686E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40767E70" w14:textId="77777777" w:rsidR="00AC7E6D" w:rsidRPr="002B686E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2B686E" w14:paraId="175D8382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0989" w14:textId="77777777" w:rsidR="00AC7E6D" w:rsidRPr="002B686E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7B179" w14:textId="77777777" w:rsidR="00AC7E6D" w:rsidRPr="002B686E" w:rsidRDefault="00AC7E6D" w:rsidP="00AC7E6D">
            <w:pPr>
              <w:jc w:val="right"/>
              <w:rPr>
                <w:sz w:val="16"/>
                <w:lang w:val="en-US"/>
              </w:rPr>
            </w:pPr>
            <w:r w:rsidRPr="002B686E">
              <w:rPr>
                <w:sz w:val="16"/>
                <w:lang w:val="en-US"/>
              </w:rPr>
              <w:t>Reference: 3.</w:t>
            </w:r>
            <w:r>
              <w:rPr>
                <w:sz w:val="16"/>
                <w:lang w:val="en-US"/>
              </w:rPr>
              <w:t>6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704D97" w14:textId="77777777" w:rsidR="00AC7E6D" w:rsidRPr="002B686E" w:rsidRDefault="00AC7E6D" w:rsidP="00AC7E6D">
            <w:pPr>
              <w:jc w:val="center"/>
              <w:rPr>
                <w:sz w:val="14"/>
                <w:lang w:val="en-US"/>
              </w:rPr>
            </w:pPr>
            <w:r w:rsidRPr="002B686E">
              <w:rPr>
                <w:sz w:val="16"/>
                <w:lang w:val="en-US"/>
              </w:rPr>
              <w:t>Date / Stamp / Sign</w:t>
            </w:r>
          </w:p>
        </w:tc>
      </w:tr>
      <w:tr w:rsidR="00AC7E6D" w:rsidRPr="0079392E" w14:paraId="47885538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ACA0C" w14:textId="77777777" w:rsidR="00AC7E6D" w:rsidRPr="00376100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6148F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AGB Breather Hose &amp; Drain Bottles</w:t>
            </w:r>
          </w:p>
          <w:p w14:paraId="38FFA8DC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DE3E0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211BEE0E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376100" w14:paraId="65CC1123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1FC8" w14:textId="77777777" w:rsidR="00AC7E6D" w:rsidRPr="00376100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21EB6" w14:textId="77777777" w:rsidR="00AC7E6D" w:rsidRPr="00376100" w:rsidRDefault="00AC7E6D" w:rsidP="00AC7E6D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 xml:space="preserve">2.7 (Blatt 3) | </w:t>
            </w:r>
            <w:r w:rsidRPr="00376100">
              <w:rPr>
                <w:sz w:val="16"/>
                <w:lang w:val="en-US"/>
              </w:rPr>
              <w:t>3.</w:t>
            </w:r>
            <w:r>
              <w:rPr>
                <w:sz w:val="16"/>
                <w:lang w:val="en-US"/>
              </w:rPr>
              <w:t>7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C10AE8" w14:textId="77777777" w:rsidR="00AC7E6D" w:rsidRPr="00376100" w:rsidRDefault="00AC7E6D" w:rsidP="00AC7E6D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AC7E6D" w:rsidRPr="0079392E" w14:paraId="140920B7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A6806" w14:textId="77777777" w:rsidR="00AC7E6D" w:rsidRPr="00376100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585C5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  <w:r w:rsidRPr="00376100">
              <w:rPr>
                <w:sz w:val="20"/>
                <w:szCs w:val="20"/>
                <w:lang w:val="en-US"/>
              </w:rPr>
              <w:t>Start Air Supply</w:t>
            </w:r>
            <w:r>
              <w:rPr>
                <w:sz w:val="20"/>
                <w:szCs w:val="20"/>
                <w:lang w:val="en-US"/>
              </w:rPr>
              <w:t xml:space="preserve">  OBV </w:t>
            </w:r>
            <w:proofErr w:type="spellStart"/>
            <w:r>
              <w:rPr>
                <w:sz w:val="20"/>
                <w:szCs w:val="20"/>
                <w:lang w:val="en-US"/>
              </w:rPr>
              <w:t>Leitung</w:t>
            </w:r>
            <w:proofErr w:type="spellEnd"/>
          </w:p>
          <w:p w14:paraId="2259BD5F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C2A114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30AA659E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0F4567" w14:paraId="6E5399A2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B671" w14:textId="77777777" w:rsidR="00AC7E6D" w:rsidRPr="00376100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BDC1A" w14:textId="77777777" w:rsidR="00AC7E6D" w:rsidRPr="00376100" w:rsidRDefault="00AC7E6D" w:rsidP="00AC7E6D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Reference: 3.9 | 3.10 | 3.11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8F79D20" w14:textId="77777777" w:rsidR="00AC7E6D" w:rsidRPr="00376100" w:rsidRDefault="00AC7E6D" w:rsidP="00AC7E6D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AC7E6D" w:rsidRPr="000F4567" w14:paraId="1B96EAB6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9C0DC" w14:textId="77777777" w:rsidR="00AC7E6D" w:rsidRPr="000F4567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865B3" w14:textId="77777777" w:rsidR="00AC7E6D" w:rsidRPr="000F4567" w:rsidRDefault="00AC7E6D" w:rsidP="00AC7E6D">
            <w:pPr>
              <w:rPr>
                <w:sz w:val="20"/>
                <w:szCs w:val="20"/>
                <w:lang w:val="en-US"/>
              </w:rPr>
            </w:pPr>
            <w:r w:rsidRPr="000F4567">
              <w:rPr>
                <w:sz w:val="20"/>
                <w:szCs w:val="20"/>
                <w:lang w:val="en-US"/>
              </w:rPr>
              <w:t>Fuel Supply</w:t>
            </w:r>
          </w:p>
          <w:p w14:paraId="2952838F" w14:textId="77777777" w:rsidR="00AC7E6D" w:rsidRPr="000F4567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DBE6B" w14:textId="77777777" w:rsidR="00AC7E6D" w:rsidRPr="000F4567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21CEF4ED" w14:textId="77777777" w:rsidR="00AC7E6D" w:rsidRPr="000F4567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0F4567" w14:paraId="179FA740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0DF4" w14:textId="77777777" w:rsidR="00AC7E6D" w:rsidRPr="000F4567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F0835" w14:textId="77777777" w:rsidR="00AC7E6D" w:rsidRPr="000F4567" w:rsidRDefault="00AC7E6D" w:rsidP="00AC7E6D">
            <w:pPr>
              <w:jc w:val="right"/>
              <w:rPr>
                <w:sz w:val="16"/>
                <w:lang w:val="en-US"/>
              </w:rPr>
            </w:pPr>
            <w:r w:rsidRPr="000F4567">
              <w:rPr>
                <w:sz w:val="16"/>
                <w:lang w:val="en-US"/>
              </w:rPr>
              <w:t>Reference: 3.1</w:t>
            </w:r>
            <w:r>
              <w:rPr>
                <w:sz w:val="16"/>
                <w:lang w:val="en-US"/>
              </w:rPr>
              <w:t>2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0AA66E" w14:textId="77777777" w:rsidR="00AC7E6D" w:rsidRPr="000F4567" w:rsidRDefault="00AC7E6D" w:rsidP="00AC7E6D">
            <w:pPr>
              <w:jc w:val="center"/>
              <w:rPr>
                <w:sz w:val="14"/>
                <w:lang w:val="en-US"/>
              </w:rPr>
            </w:pPr>
            <w:r w:rsidRPr="000F4567">
              <w:rPr>
                <w:sz w:val="16"/>
                <w:lang w:val="en-US"/>
              </w:rPr>
              <w:t>Date / Stamp / Sign</w:t>
            </w:r>
          </w:p>
        </w:tc>
      </w:tr>
      <w:tr w:rsidR="00AC7E6D" w:rsidRPr="000F4567" w14:paraId="42BC1E5F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FFB32" w14:textId="77777777" w:rsidR="00AC7E6D" w:rsidRPr="000F4567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488CD" w14:textId="77777777" w:rsidR="00AC7E6D" w:rsidRPr="000F4567" w:rsidRDefault="00AC7E6D" w:rsidP="00AC7E6D">
            <w:pPr>
              <w:rPr>
                <w:sz w:val="20"/>
                <w:szCs w:val="20"/>
                <w:lang w:val="en-US"/>
              </w:rPr>
            </w:pPr>
            <w:r w:rsidRPr="000F4567">
              <w:rPr>
                <w:sz w:val="20"/>
                <w:szCs w:val="20"/>
                <w:lang w:val="en-US"/>
              </w:rPr>
              <w:t>Harness-</w:t>
            </w:r>
            <w:proofErr w:type="spellStart"/>
            <w:r w:rsidRPr="000F4567">
              <w:rPr>
                <w:sz w:val="20"/>
                <w:szCs w:val="20"/>
                <w:lang w:val="en-US"/>
              </w:rPr>
              <w:t>Anschlüsse</w:t>
            </w:r>
            <w:proofErr w:type="spellEnd"/>
            <w:r w:rsidRPr="000F4567">
              <w:rPr>
                <w:sz w:val="20"/>
                <w:szCs w:val="20"/>
                <w:lang w:val="en-US"/>
              </w:rPr>
              <w:t xml:space="preserve"> Skateboard</w:t>
            </w:r>
          </w:p>
          <w:p w14:paraId="39F0FFEF" w14:textId="77777777" w:rsidR="00AC7E6D" w:rsidRPr="000F4567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73708" w14:textId="77777777" w:rsidR="00AC7E6D" w:rsidRPr="000F4567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5D272B7C" w14:textId="77777777" w:rsidR="00AC7E6D" w:rsidRPr="000F4567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5627F5" w14:paraId="6D8B0F33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F2AF" w14:textId="77777777" w:rsidR="00AC7E6D" w:rsidRPr="000F4567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C0B0D" w14:textId="77777777" w:rsidR="00AC7E6D" w:rsidRPr="00AE46F2" w:rsidRDefault="00AC7E6D" w:rsidP="00AC7E6D">
            <w:pPr>
              <w:jc w:val="right"/>
              <w:rPr>
                <w:sz w:val="16"/>
              </w:rPr>
            </w:pPr>
            <w:r w:rsidRPr="000F4567">
              <w:rPr>
                <w:sz w:val="16"/>
                <w:lang w:val="en-US"/>
              </w:rPr>
              <w:t>Ref</w:t>
            </w:r>
            <w:proofErr w:type="spellStart"/>
            <w:r>
              <w:rPr>
                <w:sz w:val="16"/>
              </w:rPr>
              <w:t>erence</w:t>
            </w:r>
            <w:proofErr w:type="spellEnd"/>
            <w:r>
              <w:rPr>
                <w:sz w:val="16"/>
              </w:rPr>
              <w:t>: 3.13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A60C5A4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376100" w14:paraId="3FE30D92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303A7" w14:textId="77777777" w:rsidR="00AC7E6D" w:rsidRPr="00376100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FD557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Nozzle Cowling</w:t>
            </w:r>
          </w:p>
          <w:p w14:paraId="17E842E0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5A3DCD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5501C4AD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376100" w14:paraId="4FD3C95F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6306" w14:textId="77777777" w:rsidR="00AC7E6D" w:rsidRPr="00376100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F8D83" w14:textId="77777777" w:rsidR="00AC7E6D" w:rsidRPr="00376100" w:rsidRDefault="00AC7E6D" w:rsidP="00AC7E6D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>Reference: 3.</w:t>
            </w:r>
            <w:r>
              <w:rPr>
                <w:sz w:val="16"/>
                <w:lang w:val="en-US"/>
              </w:rPr>
              <w:t>8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7A49423" w14:textId="77777777" w:rsidR="00AC7E6D" w:rsidRPr="00376100" w:rsidRDefault="00AC7E6D" w:rsidP="00AC7E6D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AC7E6D" w:rsidRPr="00376100" w14:paraId="43BCCA92" w14:textId="77777777" w:rsidTr="00F05C4C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1265E" w14:textId="77777777" w:rsidR="00AC7E6D" w:rsidRPr="00376100" w:rsidRDefault="00AC7E6D" w:rsidP="00AC7E6D">
            <w:pPr>
              <w:pStyle w:val="berschrift1"/>
              <w:rPr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9AA5A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Klappen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Check</w:t>
            </w:r>
          </w:p>
          <w:p w14:paraId="0E594678" w14:textId="77777777" w:rsidR="00AC7E6D" w:rsidRPr="00376100" w:rsidRDefault="00AC7E6D" w:rsidP="00AC7E6D">
            <w:pPr>
              <w:rPr>
                <w:sz w:val="20"/>
                <w:lang w:val="en-US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F1222B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  <w:p w14:paraId="6AB8846A" w14:textId="77777777" w:rsidR="00AC7E6D" w:rsidRPr="00376100" w:rsidRDefault="00AC7E6D" w:rsidP="00AC7E6D">
            <w:pPr>
              <w:rPr>
                <w:sz w:val="20"/>
                <w:szCs w:val="20"/>
                <w:lang w:val="en-US"/>
              </w:rPr>
            </w:pPr>
          </w:p>
        </w:tc>
      </w:tr>
      <w:tr w:rsidR="00AC7E6D" w:rsidRPr="00376100" w14:paraId="77DA8981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2ABE" w14:textId="77777777" w:rsidR="00AC7E6D" w:rsidRPr="00376100" w:rsidRDefault="00AC7E6D" w:rsidP="00AC7E6D">
            <w:pPr>
              <w:rPr>
                <w:sz w:val="16"/>
                <w:lang w:val="en-US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87D7C" w14:textId="77777777" w:rsidR="00AC7E6D" w:rsidRPr="00376100" w:rsidRDefault="00AC7E6D" w:rsidP="00AC7E6D">
            <w:pPr>
              <w:jc w:val="right"/>
              <w:rPr>
                <w:sz w:val="16"/>
                <w:lang w:val="en-US"/>
              </w:rPr>
            </w:pPr>
            <w:r w:rsidRPr="00376100">
              <w:rPr>
                <w:sz w:val="16"/>
                <w:lang w:val="en-US"/>
              </w:rPr>
              <w:t>Reference: 3.</w:t>
            </w:r>
            <w:r>
              <w:rPr>
                <w:sz w:val="16"/>
                <w:lang w:val="en-US"/>
              </w:rPr>
              <w:t>14</w:t>
            </w: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A52DC4F" w14:textId="77777777" w:rsidR="00AC7E6D" w:rsidRPr="00376100" w:rsidRDefault="00AC7E6D" w:rsidP="00AC7E6D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AC7E6D" w:rsidRPr="00AE46F2" w14:paraId="0AA00856" w14:textId="77777777" w:rsidTr="00AC7E6D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A0CA8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367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446FF" w14:textId="77777777" w:rsidR="00AC7E6D" w:rsidRDefault="00AC7E6D" w:rsidP="00AC7E6D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ECP S/N</w:t>
            </w:r>
          </w:p>
          <w:p w14:paraId="2FC486CB" w14:textId="77777777" w:rsidR="00AC7E6D" w:rsidRDefault="00AC7E6D" w:rsidP="00AC7E6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3F1A4" w14:textId="77777777" w:rsidR="00AC7E6D" w:rsidRPr="00C7336F" w:rsidRDefault="00AC7E6D" w:rsidP="00AC7E6D">
            <w:pPr>
              <w:rPr>
                <w:sz w:val="20"/>
              </w:rPr>
            </w:pP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9D686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2C77CA7E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5627F5" w14:paraId="18A7BA15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8670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E3D32" w14:textId="77777777" w:rsidR="00AC7E6D" w:rsidRPr="00AE46F2" w:rsidRDefault="00AC7E6D" w:rsidP="00AC7E6D">
            <w:pPr>
              <w:jc w:val="right"/>
              <w:rPr>
                <w:sz w:val="16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E2E7E15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AE46F2" w14:paraId="0EF8732E" w14:textId="77777777" w:rsidTr="00AC7E6D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A71EC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367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150B6" w14:textId="77777777" w:rsidR="00AC7E6D" w:rsidRDefault="00AC7E6D" w:rsidP="00AC7E6D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ECP Rating</w:t>
            </w:r>
          </w:p>
          <w:p w14:paraId="50523833" w14:textId="77777777" w:rsidR="00AC7E6D" w:rsidRDefault="00AC7E6D" w:rsidP="00AC7E6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42CD72" w14:textId="77777777" w:rsidR="00AC7E6D" w:rsidRPr="00D35CEF" w:rsidRDefault="00AC7E6D" w:rsidP="00AC7E6D">
            <w:pPr>
              <w:rPr>
                <w:sz w:val="20"/>
              </w:rPr>
            </w:pPr>
            <w:r w:rsidRPr="00D35CEF">
              <w:t>2041M41P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D09537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0AF909C5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5627F5" w14:paraId="61AFA62C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706B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0A85D" w14:textId="77777777" w:rsidR="00AC7E6D" w:rsidRPr="00AE46F2" w:rsidRDefault="00AC7E6D" w:rsidP="00AC7E6D">
            <w:pPr>
              <w:jc w:val="right"/>
              <w:rPr>
                <w:sz w:val="16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C57DC6A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AE46F2" w14:paraId="7F05DCEF" w14:textId="77777777" w:rsidTr="00AC7E6D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6D3C2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367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670ED" w14:textId="77777777" w:rsidR="00AC7E6D" w:rsidRDefault="00AC7E6D" w:rsidP="00AC7E6D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 xml:space="preserve">ECP HDW </w:t>
            </w:r>
            <w:proofErr w:type="spellStart"/>
            <w:r w:rsidRPr="009512A3">
              <w:rPr>
                <w:sz w:val="20"/>
                <w:szCs w:val="20"/>
              </w:rPr>
              <w:t>Config</w:t>
            </w:r>
            <w:proofErr w:type="spellEnd"/>
          </w:p>
          <w:p w14:paraId="07D6F776" w14:textId="77777777" w:rsidR="00AC7E6D" w:rsidRDefault="00AC7E6D" w:rsidP="00AC7E6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028A8" w14:textId="77777777" w:rsidR="00AC7E6D" w:rsidRPr="00D35CEF" w:rsidRDefault="00AC7E6D" w:rsidP="00AC7E6D">
            <w:pPr>
              <w:rPr>
                <w:sz w:val="20"/>
              </w:rPr>
            </w:pPr>
            <w:r w:rsidRPr="00D35CEF">
              <w:t>2041M42P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4971D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5FA60475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5627F5" w14:paraId="082C90F3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B443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5367E" w14:textId="77777777" w:rsidR="00AC7E6D" w:rsidRPr="00AE46F2" w:rsidRDefault="00AC7E6D" w:rsidP="00AC7E6D">
            <w:pPr>
              <w:jc w:val="right"/>
              <w:rPr>
                <w:sz w:val="16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D887CE7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C7E6D" w:rsidRPr="00AE46F2" w14:paraId="5006BCC9" w14:textId="77777777" w:rsidTr="00AC7E6D">
        <w:trPr>
          <w:trHeight w:val="552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16463" w14:textId="77777777" w:rsidR="00AC7E6D" w:rsidRPr="00C7336F" w:rsidRDefault="00AC7E6D" w:rsidP="00AC7E6D">
            <w:pPr>
              <w:pStyle w:val="berschrift1"/>
            </w:pPr>
          </w:p>
        </w:tc>
        <w:tc>
          <w:tcPr>
            <w:tcW w:w="367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506F4" w14:textId="77777777" w:rsidR="00AC7E6D" w:rsidRDefault="00AC7E6D" w:rsidP="00AC7E6D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 xml:space="preserve">ECP N1 </w:t>
            </w:r>
            <w:proofErr w:type="spellStart"/>
            <w:r w:rsidRPr="009512A3">
              <w:rPr>
                <w:sz w:val="20"/>
                <w:szCs w:val="20"/>
              </w:rPr>
              <w:t>Trim</w:t>
            </w:r>
            <w:proofErr w:type="spellEnd"/>
          </w:p>
          <w:p w14:paraId="3B588214" w14:textId="77777777" w:rsidR="00AC7E6D" w:rsidRDefault="00AC7E6D" w:rsidP="00AC7E6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2FF06" w14:textId="77777777" w:rsidR="00AC7E6D" w:rsidRPr="00D35CEF" w:rsidRDefault="00AC7E6D" w:rsidP="00AC7E6D">
            <w:pPr>
              <w:rPr>
                <w:sz w:val="20"/>
              </w:rPr>
            </w:pPr>
            <w:r w:rsidRPr="00D35CEF">
              <w:t>2041M43P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E6724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  <w:p w14:paraId="4D47A160" w14:textId="77777777" w:rsidR="00AC7E6D" w:rsidRPr="00AE46F2" w:rsidRDefault="00AC7E6D" w:rsidP="00AC7E6D">
            <w:pPr>
              <w:rPr>
                <w:sz w:val="20"/>
                <w:szCs w:val="20"/>
              </w:rPr>
            </w:pPr>
          </w:p>
        </w:tc>
      </w:tr>
      <w:tr w:rsidR="00AC7E6D" w:rsidRPr="005627F5" w14:paraId="74AD0C4D" w14:textId="77777777" w:rsidTr="00F05C4C">
        <w:trPr>
          <w:trHeight w:val="14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4DDA" w14:textId="77777777" w:rsidR="00AC7E6D" w:rsidRPr="00AE46F2" w:rsidRDefault="00AC7E6D" w:rsidP="00AC7E6D">
            <w:pPr>
              <w:rPr>
                <w:sz w:val="16"/>
              </w:rPr>
            </w:pPr>
          </w:p>
        </w:tc>
        <w:tc>
          <w:tcPr>
            <w:tcW w:w="69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6E12" w14:textId="77777777" w:rsidR="00AC7E6D" w:rsidRPr="00AE46F2" w:rsidRDefault="00AC7E6D" w:rsidP="00AC7E6D">
            <w:pPr>
              <w:jc w:val="right"/>
              <w:rPr>
                <w:sz w:val="16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473AC7D" w14:textId="77777777" w:rsidR="00AC7E6D" w:rsidRPr="005627F5" w:rsidRDefault="00AC7E6D" w:rsidP="00AC7E6D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</w:tbl>
    <w:tbl>
      <w:tblPr>
        <w:tblStyle w:val="Tabellenraster2"/>
        <w:tblW w:w="10701" w:type="dxa"/>
        <w:tblLook w:val="04A0" w:firstRow="1" w:lastRow="0" w:firstColumn="1" w:lastColumn="0" w:noHBand="0" w:noVBand="1"/>
      </w:tblPr>
      <w:tblGrid>
        <w:gridCol w:w="438"/>
        <w:gridCol w:w="3696"/>
        <w:gridCol w:w="3232"/>
        <w:gridCol w:w="3335"/>
      </w:tblGrid>
      <w:tr w:rsidR="00ED15EF" w:rsidRPr="007C6FC1" w14:paraId="69A42D4D" w14:textId="77777777" w:rsidTr="00D63E9C">
        <w:trPr>
          <w:trHeight w:val="565"/>
        </w:trPr>
        <w:tc>
          <w:tcPr>
            <w:tcW w:w="438" w:type="dxa"/>
            <w:vMerge w:val="restart"/>
            <w:vAlign w:val="center"/>
          </w:tcPr>
          <w:p w14:paraId="2DBDDE75" w14:textId="77777777" w:rsidR="00ED15EF" w:rsidRPr="007C6FC1" w:rsidRDefault="00ED15EF" w:rsidP="00ED15EF">
            <w:pPr>
              <w:pStyle w:val="berschrift1"/>
              <w:rPr>
                <w:lang w:val="en-US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nil"/>
            </w:tcBorders>
          </w:tcPr>
          <w:p w14:paraId="680C0B57" w14:textId="77777777" w:rsidR="00ED15EF" w:rsidRDefault="00ED15EF" w:rsidP="00ED15EF">
            <w:pPr>
              <w:rPr>
                <w:sz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1BE478" w14:textId="77777777" w:rsidR="00ED15EF" w:rsidRPr="00C7336F" w:rsidRDefault="00ED15EF" w:rsidP="0086568B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Wagen-Nr.:  </w:t>
            </w:r>
          </w:p>
        </w:tc>
        <w:tc>
          <w:tcPr>
            <w:tcW w:w="333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6189D99" w14:textId="77777777" w:rsidR="00ED15EF" w:rsidRPr="007C6FC1" w:rsidRDefault="00ED15EF" w:rsidP="0086568B">
            <w:pPr>
              <w:rPr>
                <w:sz w:val="20"/>
                <w:szCs w:val="20"/>
                <w:lang w:val="en-US"/>
              </w:rPr>
            </w:pPr>
          </w:p>
          <w:p w14:paraId="4962AD6E" w14:textId="77777777" w:rsidR="00ED15EF" w:rsidRPr="007C6FC1" w:rsidRDefault="00ED15EF" w:rsidP="0086568B">
            <w:pPr>
              <w:rPr>
                <w:sz w:val="20"/>
                <w:szCs w:val="20"/>
                <w:lang w:val="en-US"/>
              </w:rPr>
            </w:pPr>
          </w:p>
        </w:tc>
      </w:tr>
      <w:tr w:rsidR="00ED15EF" w:rsidRPr="007C6FC1" w14:paraId="61C22BAE" w14:textId="77777777" w:rsidTr="00ED4928">
        <w:trPr>
          <w:trHeight w:val="148"/>
        </w:trPr>
        <w:tc>
          <w:tcPr>
            <w:tcW w:w="438" w:type="dxa"/>
            <w:vMerge/>
          </w:tcPr>
          <w:p w14:paraId="5A6AC2BB" w14:textId="77777777" w:rsidR="00ED15EF" w:rsidRPr="007C6FC1" w:rsidRDefault="00ED15EF" w:rsidP="0086568B">
            <w:pPr>
              <w:rPr>
                <w:sz w:val="16"/>
                <w:lang w:val="en-US"/>
              </w:rPr>
            </w:pPr>
          </w:p>
        </w:tc>
        <w:tc>
          <w:tcPr>
            <w:tcW w:w="6928" w:type="dxa"/>
            <w:gridSpan w:val="2"/>
            <w:tcBorders>
              <w:top w:val="nil"/>
            </w:tcBorders>
          </w:tcPr>
          <w:p w14:paraId="4CBD5F04" w14:textId="77777777" w:rsidR="00ED15EF" w:rsidRPr="007C6FC1" w:rsidRDefault="00ED15EF" w:rsidP="0086568B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3335" w:type="dxa"/>
            <w:tcBorders>
              <w:top w:val="nil"/>
            </w:tcBorders>
            <w:shd w:val="clear" w:color="auto" w:fill="D9D9D9" w:themeFill="background1" w:themeFillShade="D9"/>
          </w:tcPr>
          <w:p w14:paraId="17F3098D" w14:textId="77777777" w:rsidR="00ED15EF" w:rsidRPr="007C6FC1" w:rsidRDefault="00ED15EF" w:rsidP="0086568B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ED15EF" w:rsidRPr="007C6FC1" w14:paraId="3FAED9E4" w14:textId="77777777" w:rsidTr="00D63E9C">
        <w:trPr>
          <w:trHeight w:val="565"/>
        </w:trPr>
        <w:tc>
          <w:tcPr>
            <w:tcW w:w="438" w:type="dxa"/>
            <w:vMerge/>
          </w:tcPr>
          <w:p w14:paraId="71129AA9" w14:textId="77777777" w:rsidR="00ED15EF" w:rsidRPr="007C6FC1" w:rsidRDefault="00ED15EF" w:rsidP="0086568B">
            <w:pPr>
              <w:pStyle w:val="berschrift1"/>
              <w:rPr>
                <w:lang w:val="en-US"/>
              </w:rPr>
            </w:pPr>
          </w:p>
        </w:tc>
        <w:tc>
          <w:tcPr>
            <w:tcW w:w="3696" w:type="dxa"/>
            <w:tcBorders>
              <w:bottom w:val="nil"/>
            </w:tcBorders>
          </w:tcPr>
          <w:p w14:paraId="71C4272C" w14:textId="77777777" w:rsidR="00ED15EF" w:rsidRDefault="00ED15EF" w:rsidP="00ED15EF">
            <w:pPr>
              <w:rPr>
                <w:sz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</w:p>
        </w:tc>
        <w:tc>
          <w:tcPr>
            <w:tcW w:w="32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FC4D7" w14:textId="77777777" w:rsidR="00ED15EF" w:rsidRPr="00C7336F" w:rsidRDefault="00ED15EF" w:rsidP="0086568B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Wagen-Nr.:  </w:t>
            </w:r>
          </w:p>
        </w:tc>
        <w:tc>
          <w:tcPr>
            <w:tcW w:w="3335" w:type="dxa"/>
            <w:tcBorders>
              <w:bottom w:val="nil"/>
            </w:tcBorders>
            <w:shd w:val="clear" w:color="auto" w:fill="D9D9D9" w:themeFill="background1" w:themeFillShade="D9"/>
          </w:tcPr>
          <w:p w14:paraId="16CF1758" w14:textId="77777777" w:rsidR="00ED15EF" w:rsidRPr="007C6FC1" w:rsidRDefault="00ED15EF" w:rsidP="0086568B">
            <w:pPr>
              <w:rPr>
                <w:sz w:val="20"/>
                <w:szCs w:val="20"/>
                <w:lang w:val="en-US"/>
              </w:rPr>
            </w:pPr>
          </w:p>
          <w:p w14:paraId="21BF3707" w14:textId="77777777" w:rsidR="00ED15EF" w:rsidRPr="007C6FC1" w:rsidRDefault="00ED15EF" w:rsidP="0086568B">
            <w:pPr>
              <w:rPr>
                <w:sz w:val="20"/>
                <w:szCs w:val="20"/>
                <w:lang w:val="en-US"/>
              </w:rPr>
            </w:pPr>
          </w:p>
        </w:tc>
      </w:tr>
      <w:tr w:rsidR="00ED15EF" w:rsidRPr="007C6FC1" w14:paraId="71349CCE" w14:textId="77777777" w:rsidTr="00ED4928">
        <w:trPr>
          <w:trHeight w:val="148"/>
        </w:trPr>
        <w:tc>
          <w:tcPr>
            <w:tcW w:w="438" w:type="dxa"/>
            <w:vMerge/>
          </w:tcPr>
          <w:p w14:paraId="31E9CB35" w14:textId="77777777" w:rsidR="00ED15EF" w:rsidRPr="007C6FC1" w:rsidRDefault="00ED15EF" w:rsidP="0086568B">
            <w:pPr>
              <w:rPr>
                <w:sz w:val="16"/>
                <w:lang w:val="en-US"/>
              </w:rPr>
            </w:pPr>
          </w:p>
        </w:tc>
        <w:tc>
          <w:tcPr>
            <w:tcW w:w="6928" w:type="dxa"/>
            <w:gridSpan w:val="2"/>
            <w:tcBorders>
              <w:top w:val="nil"/>
            </w:tcBorders>
          </w:tcPr>
          <w:p w14:paraId="71257FC0" w14:textId="77777777" w:rsidR="00ED15EF" w:rsidRPr="007C6FC1" w:rsidRDefault="00ED15EF" w:rsidP="0086568B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3335" w:type="dxa"/>
            <w:tcBorders>
              <w:top w:val="nil"/>
            </w:tcBorders>
            <w:shd w:val="clear" w:color="auto" w:fill="D9D9D9" w:themeFill="background1" w:themeFillShade="D9"/>
          </w:tcPr>
          <w:p w14:paraId="46A2DE3D" w14:textId="77777777" w:rsidR="00ED15EF" w:rsidRPr="007C6FC1" w:rsidRDefault="00ED15EF" w:rsidP="0086568B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</w:tbl>
    <w:p w14:paraId="0A707217" w14:textId="77777777" w:rsidR="00E630DE" w:rsidRPr="00292810" w:rsidRDefault="00E630DE" w:rsidP="00292810"/>
    <w:sectPr w:rsidR="00E630DE" w:rsidRPr="00292810" w:rsidSect="00B71703">
      <w:headerReference w:type="default" r:id="rId7"/>
      <w:footerReference w:type="default" r:id="rId8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5B33F" w14:textId="77777777" w:rsidR="00D74CFA" w:rsidRDefault="00D74CFA" w:rsidP="00B71703">
      <w:r>
        <w:separator/>
      </w:r>
    </w:p>
  </w:endnote>
  <w:endnote w:type="continuationSeparator" w:id="0">
    <w:p w14:paraId="05B9D9CB" w14:textId="77777777" w:rsidR="00D74CFA" w:rsidRDefault="00D74CFA" w:rsidP="00B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C638B" w14:textId="77777777" w:rsidR="00E30675" w:rsidRPr="00E30675" w:rsidRDefault="00E30675" w:rsidP="00E30675">
    <w:pPr>
      <w:pStyle w:val="Fuzeile"/>
      <w:rPr>
        <w:sz w:val="16"/>
      </w:rPr>
    </w:pPr>
    <w:proofErr w:type="spellStart"/>
    <w:r w:rsidRPr="00E30675">
      <w:rPr>
        <w:sz w:val="16"/>
      </w:rPr>
      <w:t>Basisdocument</w:t>
    </w:r>
    <w:proofErr w:type="spellEnd"/>
    <w:r w:rsidRPr="00E30675">
      <w:rPr>
        <w:sz w:val="16"/>
      </w:rPr>
      <w:t xml:space="preserve">: </w:t>
    </w:r>
    <w:r w:rsidR="00B5651B">
      <w:rPr>
        <w:sz w:val="16"/>
      </w:rPr>
      <w:t>AA07-05/01</w:t>
    </w:r>
  </w:p>
  <w:p w14:paraId="23C3A93C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MTU Maintenance Berlin-Brandenburg GmbH - Ein Unternehmen der MTU Aero </w:t>
    </w:r>
    <w:proofErr w:type="spellStart"/>
    <w:r w:rsidRPr="00E30675">
      <w:rPr>
        <w:sz w:val="16"/>
      </w:rPr>
      <w:t>Engines</w:t>
    </w:r>
    <w:proofErr w:type="spellEnd"/>
  </w:p>
  <w:p w14:paraId="24401F31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Urheberrechtlich geschützt von MTU Maintenance Berlin-Brandenburg GmbH / Property Data </w:t>
    </w:r>
    <w:proofErr w:type="spellStart"/>
    <w:r w:rsidRPr="00E30675">
      <w:rPr>
        <w:sz w:val="16"/>
      </w:rPr>
      <w:t>of</w:t>
    </w:r>
    <w:proofErr w:type="spellEnd"/>
    <w:r w:rsidRPr="00E30675">
      <w:rPr>
        <w:sz w:val="16"/>
      </w:rPr>
      <w:t xml:space="preserve"> MTU Maintenance Berlin-Brandenburg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E1A96" w14:textId="77777777" w:rsidR="00D74CFA" w:rsidRDefault="00D74CFA" w:rsidP="00B71703">
      <w:r>
        <w:separator/>
      </w:r>
    </w:p>
  </w:footnote>
  <w:footnote w:type="continuationSeparator" w:id="0">
    <w:p w14:paraId="7E9EC83E" w14:textId="77777777" w:rsidR="00D74CFA" w:rsidRDefault="00D74CFA" w:rsidP="00B7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2090"/>
      <w:gridCol w:w="5978"/>
      <w:gridCol w:w="2388"/>
    </w:tblGrid>
    <w:tr w:rsidR="00B71703" w14:paraId="1A494711" w14:textId="77777777" w:rsidTr="00B71703">
      <w:trPr>
        <w:trHeight w:val="397"/>
      </w:trPr>
      <w:tc>
        <w:tcPr>
          <w:tcW w:w="2093" w:type="dxa"/>
          <w:vMerge w:val="restart"/>
          <w:vAlign w:val="center"/>
        </w:tcPr>
        <w:p w14:paraId="76A3A1D7" w14:textId="77777777" w:rsidR="00B71703" w:rsidRDefault="00B71703" w:rsidP="00B71703">
          <w:pPr>
            <w:pStyle w:val="Kopfzeile"/>
            <w:jc w:val="center"/>
          </w:pPr>
          <w:r>
            <w:rPr>
              <w:noProof/>
              <w:lang w:val="en-GB"/>
            </w:rPr>
            <w:drawing>
              <wp:inline distT="0" distB="0" distL="0" distR="0" wp14:anchorId="48FFA319" wp14:editId="1220C4C3">
                <wp:extent cx="1111033" cy="532738"/>
                <wp:effectExtent l="0" t="0" r="0" b="1270"/>
                <wp:docPr id="1" name="Grafik 1" descr="L:\linfo\Verschiedenes\LOGOS\MTU Maintenance\mtuproc_m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linfo\Verschiedenes\LOGOS\MTU Maintenance\mtuproc_m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7910" cy="53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vAlign w:val="center"/>
        </w:tcPr>
        <w:p w14:paraId="7E84B528" w14:textId="77777777" w:rsidR="00B71703" w:rsidRPr="00C7336F" w:rsidRDefault="00B71703" w:rsidP="00882986">
          <w:pPr>
            <w:pStyle w:val="Kopfzeile"/>
            <w:jc w:val="center"/>
            <w:rPr>
              <w:b/>
            </w:rPr>
          </w:pPr>
          <w:r w:rsidRPr="00C7336F">
            <w:rPr>
              <w:b/>
            </w:rPr>
            <w:t>ENGINE RIGGING PROTOCOL CF34-</w:t>
          </w:r>
          <w:r w:rsidR="00882986">
            <w:rPr>
              <w:b/>
            </w:rPr>
            <w:t>8</w:t>
          </w:r>
        </w:p>
      </w:tc>
      <w:tc>
        <w:tcPr>
          <w:tcW w:w="2418" w:type="dxa"/>
          <w:vAlign w:val="center"/>
        </w:tcPr>
        <w:p w14:paraId="4426A9B4" w14:textId="77777777" w:rsidR="00B71703" w:rsidRDefault="00B71703" w:rsidP="00031FB8">
          <w:pPr>
            <w:pStyle w:val="Kopfzeile"/>
            <w:jc w:val="center"/>
          </w:pPr>
          <w:r>
            <w:t>FO-SB-</w:t>
          </w:r>
          <w:r w:rsidR="00031FB8">
            <w:t>372</w:t>
          </w:r>
        </w:p>
      </w:tc>
    </w:tr>
    <w:tr w:rsidR="00B71703" w14:paraId="59018713" w14:textId="77777777" w:rsidTr="00B71703">
      <w:tc>
        <w:tcPr>
          <w:tcW w:w="2093" w:type="dxa"/>
          <w:vMerge/>
        </w:tcPr>
        <w:p w14:paraId="08382781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6D50288C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373074E7" w14:textId="77777777" w:rsidR="00B71703" w:rsidRDefault="007C2BB7" w:rsidP="00031FB8">
          <w:pPr>
            <w:pStyle w:val="Kopfzeile"/>
            <w:jc w:val="center"/>
          </w:pPr>
          <w:proofErr w:type="spellStart"/>
          <w:r>
            <w:t>Issue</w:t>
          </w:r>
          <w:proofErr w:type="spellEnd"/>
          <w:r>
            <w:t>: 01/2020</w:t>
          </w:r>
        </w:p>
      </w:tc>
    </w:tr>
    <w:tr w:rsidR="00B71703" w14:paraId="5427543D" w14:textId="77777777" w:rsidTr="00B71703">
      <w:tc>
        <w:tcPr>
          <w:tcW w:w="2093" w:type="dxa"/>
          <w:vMerge/>
        </w:tcPr>
        <w:p w14:paraId="2AA7D6D8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03E9E860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3F845E6D" w14:textId="77777777" w:rsidR="00B71703" w:rsidRDefault="00B71703" w:rsidP="00B71703">
          <w:pPr>
            <w:pStyle w:val="Kopfzeile"/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D441F">
            <w:rPr>
              <w:noProof/>
            </w:rPr>
            <w:t>2</w:t>
          </w:r>
          <w:r>
            <w:fldChar w:fldCharType="end"/>
          </w:r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</w:t>
          </w:r>
          <w:fldSimple w:instr=" NUMPAGES   \* MERGEFORMAT ">
            <w:r w:rsidR="009D441F">
              <w:rPr>
                <w:noProof/>
              </w:rPr>
              <w:t>3</w:t>
            </w:r>
          </w:fldSimple>
        </w:p>
      </w:tc>
    </w:tr>
  </w:tbl>
  <w:p w14:paraId="03D77D6F" w14:textId="77777777" w:rsidR="00B71703" w:rsidRDefault="00B717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91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717F2"/>
    <w:multiLevelType w:val="hybridMultilevel"/>
    <w:tmpl w:val="A2542234"/>
    <w:lvl w:ilvl="0" w:tplc="36085D1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32FA9"/>
    <w:multiLevelType w:val="multilevel"/>
    <w:tmpl w:val="346EC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E05F6"/>
    <w:multiLevelType w:val="hybridMultilevel"/>
    <w:tmpl w:val="C9C4D7B0"/>
    <w:lvl w:ilvl="0" w:tplc="124C45B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1F216C"/>
    <w:multiLevelType w:val="hybridMultilevel"/>
    <w:tmpl w:val="AB8A5DF2"/>
    <w:lvl w:ilvl="0" w:tplc="4BE27BD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34A28"/>
    <w:multiLevelType w:val="hybridMultilevel"/>
    <w:tmpl w:val="4D0C51A6"/>
    <w:lvl w:ilvl="0" w:tplc="948AF47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751B5"/>
    <w:multiLevelType w:val="hybridMultilevel"/>
    <w:tmpl w:val="E65E441E"/>
    <w:lvl w:ilvl="0" w:tplc="820A3A3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267AC"/>
    <w:multiLevelType w:val="hybridMultilevel"/>
    <w:tmpl w:val="9D5EB2FE"/>
    <w:lvl w:ilvl="0" w:tplc="9C38AF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E19C9"/>
    <w:multiLevelType w:val="hybridMultilevel"/>
    <w:tmpl w:val="E864D372"/>
    <w:lvl w:ilvl="0" w:tplc="BCA48DB6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313786">
    <w:abstractNumId w:val="2"/>
  </w:num>
  <w:num w:numId="2" w16cid:durableId="378824532">
    <w:abstractNumId w:val="3"/>
  </w:num>
  <w:num w:numId="3" w16cid:durableId="310527933">
    <w:abstractNumId w:val="5"/>
  </w:num>
  <w:num w:numId="4" w16cid:durableId="986857543">
    <w:abstractNumId w:val="5"/>
  </w:num>
  <w:num w:numId="5" w16cid:durableId="1019358544">
    <w:abstractNumId w:val="5"/>
  </w:num>
  <w:num w:numId="6" w16cid:durableId="1888108322">
    <w:abstractNumId w:val="5"/>
  </w:num>
  <w:num w:numId="7" w16cid:durableId="1423408687">
    <w:abstractNumId w:val="2"/>
  </w:num>
  <w:num w:numId="8" w16cid:durableId="1673415895">
    <w:abstractNumId w:val="5"/>
  </w:num>
  <w:num w:numId="9" w16cid:durableId="202060191">
    <w:abstractNumId w:val="8"/>
  </w:num>
  <w:num w:numId="10" w16cid:durableId="386494855">
    <w:abstractNumId w:val="8"/>
  </w:num>
  <w:num w:numId="11" w16cid:durableId="400712200">
    <w:abstractNumId w:val="6"/>
  </w:num>
  <w:num w:numId="12" w16cid:durableId="1207840224">
    <w:abstractNumId w:val="7"/>
  </w:num>
  <w:num w:numId="13" w16cid:durableId="212618256">
    <w:abstractNumId w:val="1"/>
  </w:num>
  <w:num w:numId="14" w16cid:durableId="1020741577">
    <w:abstractNumId w:val="9"/>
  </w:num>
  <w:num w:numId="15" w16cid:durableId="688290782">
    <w:abstractNumId w:val="9"/>
  </w:num>
  <w:num w:numId="16" w16cid:durableId="453640478">
    <w:abstractNumId w:val="9"/>
  </w:num>
  <w:num w:numId="17" w16cid:durableId="144009479">
    <w:abstractNumId w:val="0"/>
  </w:num>
  <w:num w:numId="18" w16cid:durableId="12604810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96"/>
    <w:rsid w:val="00031FB8"/>
    <w:rsid w:val="00087BC5"/>
    <w:rsid w:val="00092157"/>
    <w:rsid w:val="000F2348"/>
    <w:rsid w:val="000F4567"/>
    <w:rsid w:val="001316B3"/>
    <w:rsid w:val="00150774"/>
    <w:rsid w:val="00167AD8"/>
    <w:rsid w:val="001B5BED"/>
    <w:rsid w:val="001C1451"/>
    <w:rsid w:val="001E6C1B"/>
    <w:rsid w:val="001F7CDE"/>
    <w:rsid w:val="0020114E"/>
    <w:rsid w:val="00203354"/>
    <w:rsid w:val="0020661B"/>
    <w:rsid w:val="00240E56"/>
    <w:rsid w:val="002573F3"/>
    <w:rsid w:val="002576C9"/>
    <w:rsid w:val="00292810"/>
    <w:rsid w:val="002B3130"/>
    <w:rsid w:val="002B686E"/>
    <w:rsid w:val="00312FF6"/>
    <w:rsid w:val="00324345"/>
    <w:rsid w:val="00325B68"/>
    <w:rsid w:val="00332DEF"/>
    <w:rsid w:val="00376100"/>
    <w:rsid w:val="00380D69"/>
    <w:rsid w:val="003C17CA"/>
    <w:rsid w:val="003C537D"/>
    <w:rsid w:val="003D4120"/>
    <w:rsid w:val="003F230B"/>
    <w:rsid w:val="003F28C4"/>
    <w:rsid w:val="00412007"/>
    <w:rsid w:val="0041408C"/>
    <w:rsid w:val="004301E3"/>
    <w:rsid w:val="00466D16"/>
    <w:rsid w:val="004A3C4D"/>
    <w:rsid w:val="004B5628"/>
    <w:rsid w:val="004C27A5"/>
    <w:rsid w:val="004F0493"/>
    <w:rsid w:val="00503B09"/>
    <w:rsid w:val="00523741"/>
    <w:rsid w:val="005627F5"/>
    <w:rsid w:val="005A53B7"/>
    <w:rsid w:val="005E359E"/>
    <w:rsid w:val="0062768E"/>
    <w:rsid w:val="006E461A"/>
    <w:rsid w:val="0073525E"/>
    <w:rsid w:val="00743CB4"/>
    <w:rsid w:val="0075134A"/>
    <w:rsid w:val="00786860"/>
    <w:rsid w:val="0079392E"/>
    <w:rsid w:val="007B498D"/>
    <w:rsid w:val="007C1D0B"/>
    <w:rsid w:val="007C2BB7"/>
    <w:rsid w:val="008009D2"/>
    <w:rsid w:val="008077E3"/>
    <w:rsid w:val="00816464"/>
    <w:rsid w:val="008576A7"/>
    <w:rsid w:val="00882986"/>
    <w:rsid w:val="008C0E98"/>
    <w:rsid w:val="008C1170"/>
    <w:rsid w:val="008C7E14"/>
    <w:rsid w:val="009210CF"/>
    <w:rsid w:val="00972D1E"/>
    <w:rsid w:val="009B13C7"/>
    <w:rsid w:val="009D441F"/>
    <w:rsid w:val="009D4B10"/>
    <w:rsid w:val="00A24A31"/>
    <w:rsid w:val="00A57CE7"/>
    <w:rsid w:val="00A62804"/>
    <w:rsid w:val="00AC7E6D"/>
    <w:rsid w:val="00AE46F2"/>
    <w:rsid w:val="00B5651B"/>
    <w:rsid w:val="00B71703"/>
    <w:rsid w:val="00BA47C3"/>
    <w:rsid w:val="00BC1ADB"/>
    <w:rsid w:val="00BF71C0"/>
    <w:rsid w:val="00C45288"/>
    <w:rsid w:val="00C60DC9"/>
    <w:rsid w:val="00C708C1"/>
    <w:rsid w:val="00C7336F"/>
    <w:rsid w:val="00C85E7B"/>
    <w:rsid w:val="00CA3C04"/>
    <w:rsid w:val="00CB4A2E"/>
    <w:rsid w:val="00CC41BE"/>
    <w:rsid w:val="00D35CEF"/>
    <w:rsid w:val="00D41F11"/>
    <w:rsid w:val="00D63E9C"/>
    <w:rsid w:val="00D74CFA"/>
    <w:rsid w:val="00DA549B"/>
    <w:rsid w:val="00DE103B"/>
    <w:rsid w:val="00DE3DDB"/>
    <w:rsid w:val="00E03C96"/>
    <w:rsid w:val="00E30675"/>
    <w:rsid w:val="00E35C28"/>
    <w:rsid w:val="00E439C5"/>
    <w:rsid w:val="00E630DE"/>
    <w:rsid w:val="00ED15EF"/>
    <w:rsid w:val="00ED3FA8"/>
    <w:rsid w:val="00ED4928"/>
    <w:rsid w:val="00ED547A"/>
    <w:rsid w:val="00EF6AAF"/>
    <w:rsid w:val="00F05C4C"/>
    <w:rsid w:val="00F2285B"/>
    <w:rsid w:val="00F25CD2"/>
    <w:rsid w:val="00F33A55"/>
    <w:rsid w:val="00F4285A"/>
    <w:rsid w:val="00F43924"/>
    <w:rsid w:val="00F63331"/>
    <w:rsid w:val="00F7192E"/>
    <w:rsid w:val="00FA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9316776"/>
  <w15:docId w15:val="{70535C30-8A10-4EE1-BEDE-B0E06B4D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Times New Roman"/>
        <w:sz w:val="24"/>
        <w:szCs w:val="24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45288"/>
  </w:style>
  <w:style w:type="paragraph" w:styleId="berschrift1">
    <w:name w:val="heading 1"/>
    <w:basedOn w:val="Standard"/>
    <w:next w:val="Standard"/>
    <w:link w:val="berschrift1Zchn"/>
    <w:uiPriority w:val="9"/>
    <w:qFormat/>
    <w:rsid w:val="002576C9"/>
    <w:pPr>
      <w:keepNext/>
      <w:numPr>
        <w:numId w:val="17"/>
      </w:numPr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2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EF6AAF"/>
    <w:pPr>
      <w:keepNext/>
      <w:numPr>
        <w:ilvl w:val="1"/>
        <w:numId w:val="17"/>
      </w:numPr>
      <w:spacing w:before="240" w:after="60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9210CF"/>
    <w:pPr>
      <w:keepNext/>
      <w:numPr>
        <w:ilvl w:val="2"/>
        <w:numId w:val="17"/>
      </w:numPr>
      <w:spacing w:before="240" w:after="60"/>
      <w:outlineLvl w:val="2"/>
    </w:pPr>
    <w:rPr>
      <w:rFonts w:eastAsiaTheme="majorEastAsia" w:cstheme="majorBidi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768E"/>
    <w:pPr>
      <w:keepNext/>
      <w:numPr>
        <w:ilvl w:val="3"/>
        <w:numId w:val="17"/>
      </w:numPr>
      <w:spacing w:before="240" w:after="60"/>
      <w:outlineLvl w:val="3"/>
    </w:pPr>
    <w:rPr>
      <w:rFonts w:cstheme="majorBidi"/>
      <w:b/>
      <w:bCs/>
      <w:sz w:val="22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2768E"/>
    <w:pPr>
      <w:numPr>
        <w:ilvl w:val="4"/>
        <w:numId w:val="17"/>
      </w:numPr>
      <w:spacing w:before="240" w:after="60"/>
      <w:outlineLvl w:val="4"/>
    </w:pPr>
    <w:rPr>
      <w:rFonts w:cstheme="majorBidi"/>
      <w:b/>
      <w:bCs/>
      <w:i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2768E"/>
    <w:pPr>
      <w:numPr>
        <w:ilvl w:val="5"/>
        <w:numId w:val="17"/>
      </w:num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210CF"/>
    <w:pPr>
      <w:spacing w:before="240" w:after="60"/>
      <w:ind w:left="1296" w:hanging="1296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768E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768E"/>
    <w:pPr>
      <w:numPr>
        <w:ilvl w:val="8"/>
        <w:numId w:val="17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76C9"/>
    <w:rPr>
      <w:rFonts w:eastAsiaTheme="majorEastAsia" w:cstheme="majorBidi"/>
      <w:b/>
      <w:bCs/>
      <w:kern w:val="32"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6AAF"/>
    <w:rPr>
      <w:rFonts w:eastAsiaTheme="majorEastAsia" w:cstheme="majorBidi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210CF"/>
    <w:rPr>
      <w:rFonts w:eastAsiaTheme="majorEastAsia" w:cstheme="majorBidi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A3C4D"/>
    <w:rPr>
      <w:rFonts w:cstheme="majorBidi"/>
      <w:b/>
      <w:bCs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A3C4D"/>
    <w:rPr>
      <w:rFonts w:cstheme="majorBidi"/>
      <w:b/>
      <w:bCs/>
      <w:i/>
      <w:iCs/>
      <w:sz w:val="2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A3C4D"/>
    <w:rPr>
      <w:rFonts w:cstheme="majorBid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9210CF"/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3C4D"/>
    <w:rPr>
      <w:i/>
      <w:iC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3C4D"/>
    <w:rPr>
      <w:rFonts w:asciiTheme="majorHAnsi" w:eastAsiaTheme="majorEastAsia" w:hAnsiTheme="majorHAnsi"/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A3C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3C4D"/>
    <w:rPr>
      <w:rFonts w:asciiTheme="majorHAnsi" w:eastAsiaTheme="majorEastAsia" w:hAnsiTheme="majorHAns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A3C4D"/>
    <w:rPr>
      <w:b/>
      <w:bCs/>
    </w:rPr>
  </w:style>
  <w:style w:type="character" w:styleId="Hervorhebung">
    <w:name w:val="Emphasis"/>
    <w:basedOn w:val="Absatz-Standardschriftart"/>
    <w:uiPriority w:val="20"/>
    <w:qFormat/>
    <w:rsid w:val="004A3C4D"/>
    <w:rPr>
      <w:rFonts w:asciiTheme="minorHAnsi" w:hAnsiTheme="minorHAnsi"/>
      <w:b/>
      <w:i/>
      <w:iCs/>
    </w:rPr>
  </w:style>
  <w:style w:type="paragraph" w:styleId="Listenabsatz">
    <w:name w:val="List Paragraph"/>
    <w:basedOn w:val="Standard"/>
    <w:uiPriority w:val="34"/>
    <w:qFormat/>
    <w:rsid w:val="004A3C4D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4A3C4D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4A3C4D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A3C4D"/>
    <w:pPr>
      <w:ind w:left="720" w:right="720"/>
    </w:pPr>
    <w:rPr>
      <w:b/>
      <w:i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A3C4D"/>
    <w:rPr>
      <w:b/>
      <w:i/>
      <w:sz w:val="24"/>
    </w:rPr>
  </w:style>
  <w:style w:type="character" w:styleId="SchwacheHervorhebung">
    <w:name w:val="Subtle Emphasis"/>
    <w:uiPriority w:val="19"/>
    <w:qFormat/>
    <w:rsid w:val="004A3C4D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4A3C4D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4A3C4D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4A3C4D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4A3C4D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A3C4D"/>
    <w:pPr>
      <w:ind w:left="0" w:firstLine="0"/>
      <w:outlineLvl w:val="9"/>
    </w:pPr>
    <w:rPr>
      <w:rFonts w:cs="Times New Roman"/>
    </w:rPr>
  </w:style>
  <w:style w:type="paragraph" w:customStyle="1" w:styleId="Inhaltsverzeichnis">
    <w:name w:val="Inhaltsverzeichnis"/>
    <w:rsid w:val="00324345"/>
    <w:pPr>
      <w:widowControl w:val="0"/>
      <w:tabs>
        <w:tab w:val="right" w:leader="dot" w:pos="9360"/>
      </w:tabs>
      <w:suppressAutoHyphens/>
      <w:spacing w:line="360" w:lineRule="auto"/>
      <w:ind w:left="283" w:hanging="283"/>
    </w:pPr>
    <w:rPr>
      <w:rFonts w:eastAsia="Times New Roman"/>
      <w:sz w:val="20"/>
      <w:szCs w:val="20"/>
      <w:lang w:val="en-US" w:eastAsia="de-DE"/>
    </w:rPr>
  </w:style>
  <w:style w:type="paragraph" w:styleId="Textkrper">
    <w:name w:val="Body Text"/>
    <w:basedOn w:val="Standard"/>
    <w:link w:val="TextkrperZchn"/>
    <w:rsid w:val="00324345"/>
    <w:pPr>
      <w:widowControl w:val="0"/>
      <w:pBdr>
        <w:right w:val="single" w:sz="4" w:space="4" w:color="auto"/>
      </w:pBdr>
      <w:tabs>
        <w:tab w:val="left" w:pos="0"/>
        <w:tab w:val="left" w:pos="2548"/>
        <w:tab w:val="left" w:pos="3256"/>
        <w:tab w:val="left" w:pos="3964"/>
        <w:tab w:val="left" w:pos="4672"/>
        <w:tab w:val="left" w:pos="5380"/>
        <w:tab w:val="left" w:pos="6088"/>
        <w:tab w:val="left" w:pos="6796"/>
        <w:tab w:val="left" w:pos="7504"/>
        <w:tab w:val="left" w:pos="8212"/>
        <w:tab w:val="left" w:pos="8640"/>
      </w:tabs>
      <w:jc w:val="both"/>
    </w:pPr>
    <w:rPr>
      <w:rFonts w:eastAsia="Times New Roman"/>
      <w:color w:val="000000"/>
      <w:sz w:val="20"/>
      <w:szCs w:val="1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324345"/>
    <w:rPr>
      <w:rFonts w:eastAsia="Times New Roman"/>
      <w:color w:val="000000"/>
      <w:sz w:val="20"/>
      <w:szCs w:val="1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8009D2"/>
    <w:pPr>
      <w:widowControl w:val="0"/>
      <w:spacing w:before="120" w:after="120"/>
    </w:pPr>
    <w:rPr>
      <w:rFonts w:eastAsia="Times New Roman" w:cstheme="minorHAnsi"/>
      <w:bCs/>
      <w:color w:val="000000"/>
      <w:szCs w:val="20"/>
      <w:lang w:eastAsia="ar-SA"/>
    </w:rPr>
  </w:style>
  <w:style w:type="paragraph" w:styleId="Verzeichnis3">
    <w:name w:val="toc 3"/>
    <w:basedOn w:val="Standard"/>
    <w:next w:val="Standard"/>
    <w:autoRedefine/>
    <w:uiPriority w:val="39"/>
    <w:rsid w:val="004301E3"/>
    <w:pPr>
      <w:widowControl w:val="0"/>
      <w:ind w:left="400"/>
    </w:pPr>
    <w:rPr>
      <w:rFonts w:eastAsia="Times New Roman" w:cstheme="minorHAnsi"/>
      <w:iCs/>
      <w:color w:val="000000"/>
      <w:sz w:val="22"/>
      <w:szCs w:val="20"/>
      <w:lang w:eastAsia="ar-SA"/>
    </w:rPr>
  </w:style>
  <w:style w:type="paragraph" w:styleId="Verzeichnis2">
    <w:name w:val="toc 2"/>
    <w:basedOn w:val="Standard"/>
    <w:next w:val="Standard"/>
    <w:autoRedefine/>
    <w:uiPriority w:val="39"/>
    <w:rsid w:val="004301E3"/>
    <w:pPr>
      <w:spacing w:after="100"/>
      <w:ind w:left="240"/>
    </w:pPr>
    <w:rPr>
      <w:sz w:val="22"/>
    </w:rPr>
  </w:style>
  <w:style w:type="paragraph" w:styleId="Verzeichnis4">
    <w:name w:val="toc 4"/>
    <w:basedOn w:val="Standard"/>
    <w:next w:val="Standard"/>
    <w:uiPriority w:val="39"/>
    <w:rsid w:val="004301E3"/>
    <w:pPr>
      <w:spacing w:before="100" w:after="100"/>
      <w:ind w:left="720"/>
    </w:pPr>
    <w:rPr>
      <w:sz w:val="22"/>
    </w:rPr>
  </w:style>
  <w:style w:type="paragraph" w:styleId="Verzeichnis5">
    <w:name w:val="toc 5"/>
    <w:basedOn w:val="Standard"/>
    <w:next w:val="Standard"/>
    <w:autoRedefine/>
    <w:rsid w:val="004301E3"/>
    <w:pPr>
      <w:spacing w:after="100"/>
      <w:ind w:left="960"/>
    </w:pPr>
    <w:rPr>
      <w:sz w:val="20"/>
    </w:rPr>
  </w:style>
  <w:style w:type="paragraph" w:styleId="Verzeichnis6">
    <w:name w:val="toc 6"/>
    <w:basedOn w:val="Standard"/>
    <w:next w:val="Standard"/>
    <w:autoRedefine/>
    <w:rsid w:val="004301E3"/>
    <w:pPr>
      <w:spacing w:after="100"/>
      <w:ind w:left="1200"/>
    </w:pPr>
  </w:style>
  <w:style w:type="paragraph" w:styleId="Kopfzeile">
    <w:name w:val="header"/>
    <w:basedOn w:val="Standard"/>
    <w:link w:val="KopfzeileZchn"/>
    <w:rsid w:val="00B717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1703"/>
  </w:style>
  <w:style w:type="paragraph" w:styleId="Fuzeile">
    <w:name w:val="footer"/>
    <w:basedOn w:val="Standard"/>
    <w:link w:val="FuzeileZchn"/>
    <w:rsid w:val="00B717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1703"/>
  </w:style>
  <w:style w:type="table" w:styleId="Tabellenraster">
    <w:name w:val="Table Grid"/>
    <w:basedOn w:val="NormaleTabelle"/>
    <w:rsid w:val="00B71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C2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Development\OperationTool\db\documents\ERP_CF34-8_20200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ERP_CF34-8_202001.dotx</Template>
  <TotalTime>0</TotalTime>
  <Pages>3</Pages>
  <Words>408</Words>
  <Characters>2576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MTU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KLEINERT-ALBRECHT, Christian</dc:creator>
  <cp:lastModifiedBy>KLEINERT-ALBRECHT, Christian</cp:lastModifiedBy>
  <cp:revision>1</cp:revision>
  <cp:lastPrinted>2019-06-17T18:54:00Z</cp:lastPrinted>
  <dcterms:created xsi:type="dcterms:W3CDTF">2025-10-16T12:46:00Z</dcterms:created>
  <dcterms:modified xsi:type="dcterms:W3CDTF">2025-10-16T12:47:00Z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c6aa6-b0dd-459a-b4e3-9c1d32e62d98_Enabled">
    <vt:lpwstr>true</vt:lpwstr>
  </property>
  <property fmtid="{D5CDD505-2E9C-101B-9397-08002B2CF9AE}" pid="3" name="MSIP_Label_b7bc6aa6-b0dd-459a-b4e3-9c1d32e62d98_SetDate">
    <vt:lpwstr>2025-10-16T12:47:32Z</vt:lpwstr>
  </property>
  <property fmtid="{D5CDD505-2E9C-101B-9397-08002B2CF9AE}" pid="4" name="MSIP_Label_b7bc6aa6-b0dd-459a-b4e3-9c1d32e62d98_Method">
    <vt:lpwstr>Standard</vt:lpwstr>
  </property>
  <property fmtid="{D5CDD505-2E9C-101B-9397-08002B2CF9AE}" pid="5" name="MSIP_Label_b7bc6aa6-b0dd-459a-b4e3-9c1d32e62d98_Name">
    <vt:lpwstr>MTU Proprietary Information</vt:lpwstr>
  </property>
  <property fmtid="{D5CDD505-2E9C-101B-9397-08002B2CF9AE}" pid="6" name="MSIP_Label_b7bc6aa6-b0dd-459a-b4e3-9c1d32e62d98_SiteId">
    <vt:lpwstr>eebc6226-7d59-484b-90ee-5875d0c44e4a</vt:lpwstr>
  </property>
  <property fmtid="{D5CDD505-2E9C-101B-9397-08002B2CF9AE}" pid="7" name="MSIP_Label_b7bc6aa6-b0dd-459a-b4e3-9c1d32e62d98_ActionId">
    <vt:lpwstr>0dcd4f96-1ee8-4336-a848-0b9428bbbfbd</vt:lpwstr>
  </property>
  <property fmtid="{D5CDD505-2E9C-101B-9397-08002B2CF9AE}" pid="8" name="MSIP_Label_b7bc6aa6-b0dd-459a-b4e3-9c1d32e62d98_ContentBits">
    <vt:lpwstr>0</vt:lpwstr>
  </property>
  <property fmtid="{D5CDD505-2E9C-101B-9397-08002B2CF9AE}" pid="9" name="MSIP_Label_b7bc6aa6-b0dd-459a-b4e3-9c1d32e62d98_Tag">
    <vt:lpwstr>10, 3, 0, 1</vt:lpwstr>
  </property>
</Properties>
</file>