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0485" w:type="dxa"/>
        <w:tblLook w:val="04A0" w:firstRow="1" w:lastRow="0" w:firstColumn="1" w:lastColumn="0" w:noHBand="0" w:noVBand="1"/>
      </w:tblPr>
      <w:tblGrid>
        <w:gridCol w:w="431"/>
        <w:gridCol w:w="1972"/>
        <w:gridCol w:w="1278"/>
        <w:gridCol w:w="283"/>
        <w:gridCol w:w="1070"/>
        <w:gridCol w:w="103"/>
        <w:gridCol w:w="1265"/>
        <w:gridCol w:w="1265"/>
        <w:gridCol w:w="2818"/>
      </w:tblGrid>
      <w:tr w:rsidR="00B71703" w14:paraId="684335C6" w14:textId="77777777" w:rsidTr="00591759">
        <w:trPr>
          <w:trHeight w:val="748"/>
        </w:trPr>
        <w:tc>
          <w:tcPr>
            <w:tcW w:w="5137" w:type="dxa"/>
            <w:gridSpan w:val="6"/>
            <w:shd w:val="clear" w:color="auto" w:fill="D9D9D9" w:themeFill="background1" w:themeFillShade="D9"/>
          </w:tcPr>
          <w:p w14:paraId="6F8658CF" w14:textId="77777777" w:rsidR="00B71703" w:rsidRPr="00A57B54" w:rsidRDefault="00B71703" w:rsidP="00B71703">
            <w:pPr>
              <w:jc w:val="center"/>
              <w:rPr>
                <w:b/>
                <w:sz w:val="22"/>
                <w:lang w:val="en-US"/>
              </w:rPr>
            </w:pPr>
            <w:r w:rsidRPr="00A57B54">
              <w:rPr>
                <w:b/>
                <w:sz w:val="22"/>
                <w:lang w:val="en-US"/>
              </w:rPr>
              <w:t>Engine S/N</w:t>
            </w:r>
          </w:p>
          <w:p w14:paraId="1009FF5A" w14:textId="517A39DF" w:rsidR="00B71703" w:rsidRPr="00A57B54" w:rsidRDefault="00A57B54" w:rsidP="00A57B54">
            <w:pPr>
              <w:jc w:val="center"/>
              <w:rPr>
                <w:sz w:val="28"/>
                <w:szCs w:val="20"/>
                <w:lang w:val="en-US"/>
              </w:rPr>
            </w:pPr>
            <w:r w:rsidRPr="00A57B54">
              <w:rPr>
                <w:sz w:val="28"/>
                <w:szCs w:val="20"/>
                <w:lang w:val="en-US"/>
              </w:rPr>
              <w:t>ENGINE_SERIAL_PLACEHOLDER</w:t>
            </w:r>
          </w:p>
        </w:tc>
        <w:tc>
          <w:tcPr>
            <w:tcW w:w="5348" w:type="dxa"/>
            <w:gridSpan w:val="3"/>
            <w:shd w:val="clear" w:color="auto" w:fill="D9D9D9" w:themeFill="background1" w:themeFillShade="D9"/>
          </w:tcPr>
          <w:p w14:paraId="6A95E6CD" w14:textId="77777777" w:rsidR="00B71703" w:rsidRPr="002576C9" w:rsidRDefault="00B71703" w:rsidP="00B71703">
            <w:pPr>
              <w:jc w:val="center"/>
              <w:rPr>
                <w:b/>
                <w:sz w:val="22"/>
              </w:rPr>
            </w:pPr>
            <w:r w:rsidRPr="002576C9">
              <w:rPr>
                <w:b/>
                <w:sz w:val="22"/>
              </w:rPr>
              <w:t>Project / WBS</w:t>
            </w:r>
          </w:p>
          <w:p w14:paraId="13C42EC7" w14:textId="214041AA" w:rsidR="00B71703" w:rsidRPr="00A57B54" w:rsidRDefault="00A57B54" w:rsidP="00A57B54">
            <w:pPr>
              <w:jc w:val="center"/>
              <w:rPr>
                <w:bCs/>
                <w:sz w:val="28"/>
                <w:szCs w:val="20"/>
              </w:rPr>
            </w:pPr>
            <w:r w:rsidRPr="00A57B54">
              <w:rPr>
                <w:bCs/>
                <w:sz w:val="28"/>
                <w:szCs w:val="20"/>
              </w:rPr>
              <w:t>WORK_ORDER_PLACEHOLDER</w:t>
            </w:r>
          </w:p>
        </w:tc>
      </w:tr>
      <w:tr w:rsidR="00C7336F" w:rsidRPr="00A57B54" w14:paraId="50B8D44C" w14:textId="77777777" w:rsidTr="00591759">
        <w:trPr>
          <w:trHeight w:val="510"/>
        </w:trPr>
        <w:tc>
          <w:tcPr>
            <w:tcW w:w="10485" w:type="dxa"/>
            <w:gridSpan w:val="9"/>
            <w:tcBorders>
              <w:bottom w:val="single" w:sz="4" w:space="0" w:color="auto"/>
            </w:tcBorders>
            <w:vAlign w:val="center"/>
          </w:tcPr>
          <w:p w14:paraId="7572D095" w14:textId="77777777" w:rsidR="00C7336F" w:rsidRPr="00825C70" w:rsidRDefault="00C7336F" w:rsidP="00825C70">
            <w:pPr>
              <w:rPr>
                <w:b/>
                <w:sz w:val="20"/>
                <w:lang w:val="en-GB"/>
              </w:rPr>
            </w:pPr>
            <w:r w:rsidRPr="00825C70">
              <w:rPr>
                <w:b/>
                <w:lang w:val="en-GB"/>
              </w:rPr>
              <w:t>Section 1</w:t>
            </w:r>
            <w:r w:rsidRPr="00825C70">
              <w:rPr>
                <w:b/>
                <w:lang w:val="en-GB"/>
              </w:rPr>
              <w:tab/>
            </w:r>
            <w:r w:rsidR="00825C70" w:rsidRPr="00825C70">
              <w:rPr>
                <w:b/>
                <w:lang w:val="en-GB"/>
              </w:rPr>
              <w:t xml:space="preserve">Incoming </w:t>
            </w:r>
            <w:r w:rsidR="003473ED" w:rsidRPr="00825C70">
              <w:rPr>
                <w:b/>
                <w:lang w:val="en-GB"/>
              </w:rPr>
              <w:t>controls</w:t>
            </w:r>
            <w:r w:rsidRPr="00825C70">
              <w:rPr>
                <w:b/>
                <w:lang w:val="en-GB"/>
              </w:rPr>
              <w:t xml:space="preserve"> &amp; Checks</w:t>
            </w:r>
            <w:r w:rsidR="00FA55F6">
              <w:rPr>
                <w:b/>
                <w:lang w:val="en-GB"/>
              </w:rPr>
              <w:t xml:space="preserve"> </w:t>
            </w:r>
            <w:r w:rsidR="00FA55F6" w:rsidRPr="00825C70">
              <w:rPr>
                <w:i/>
                <w:lang w:val="en-GB"/>
              </w:rPr>
              <w:t>(</w:t>
            </w:r>
            <w:r w:rsidR="00FA55F6">
              <w:rPr>
                <w:i/>
                <w:lang w:val="en-GB"/>
              </w:rPr>
              <w:t>G57-72-00-00M101 Sheet 2</w:t>
            </w:r>
            <w:r w:rsidR="00FA55F6" w:rsidRPr="00825C70">
              <w:rPr>
                <w:i/>
                <w:lang w:val="en-GB"/>
              </w:rPr>
              <w:t>)</w:t>
            </w:r>
          </w:p>
        </w:tc>
      </w:tr>
      <w:tr w:rsidR="00A72E5E" w:rsidRPr="00A57B54" w14:paraId="2820AD17" w14:textId="77777777" w:rsidTr="00591759">
        <w:trPr>
          <w:trHeight w:val="52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53E4D" w14:textId="77777777" w:rsidR="00A72E5E" w:rsidRPr="00825C70" w:rsidRDefault="00A72E5E" w:rsidP="00A72E5E">
            <w:pPr>
              <w:pStyle w:val="berschrift1"/>
              <w:rPr>
                <w:lang w:val="en-GB"/>
              </w:rPr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23EFE2" w14:textId="77777777" w:rsidR="00A72E5E" w:rsidRPr="00BA6E62" w:rsidRDefault="00A72E5E" w:rsidP="00AE46F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Incoming Documents C</w:t>
            </w:r>
            <w:r w:rsidRPr="00BA6E62">
              <w:rPr>
                <w:sz w:val="20"/>
                <w:lang w:val="en-GB"/>
              </w:rPr>
              <w:t>heck (Yell</w:t>
            </w:r>
            <w:r>
              <w:rPr>
                <w:sz w:val="20"/>
                <w:lang w:val="en-GB"/>
              </w:rPr>
              <w:t>ow Tag, Routing Card &amp; Control C</w:t>
            </w:r>
            <w:r w:rsidRPr="00BA6E62">
              <w:rPr>
                <w:sz w:val="20"/>
                <w:lang w:val="en-GB"/>
              </w:rPr>
              <w:t>ard)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B677C3" w14:textId="77777777" w:rsidR="00A72E5E" w:rsidRPr="00BA6E62" w:rsidRDefault="00A72E5E" w:rsidP="00AE46F2">
            <w:pPr>
              <w:rPr>
                <w:sz w:val="20"/>
                <w:szCs w:val="20"/>
                <w:lang w:val="en-GB"/>
              </w:rPr>
            </w:pPr>
          </w:p>
          <w:p w14:paraId="111D3255" w14:textId="77777777" w:rsidR="00A72E5E" w:rsidRPr="00BA6E62" w:rsidRDefault="00A72E5E" w:rsidP="00AE46F2">
            <w:pPr>
              <w:rPr>
                <w:sz w:val="20"/>
                <w:szCs w:val="20"/>
                <w:lang w:val="en-GB"/>
              </w:rPr>
            </w:pPr>
          </w:p>
        </w:tc>
      </w:tr>
      <w:tr w:rsidR="00A72E5E" w14:paraId="7AFF423D" w14:textId="77777777" w:rsidTr="00591759">
        <w:trPr>
          <w:trHeight w:val="14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0667" w14:textId="77777777" w:rsidR="00A72E5E" w:rsidRPr="00BA6E62" w:rsidRDefault="00A72E5E" w:rsidP="00AE46F2">
            <w:pPr>
              <w:rPr>
                <w:sz w:val="16"/>
                <w:lang w:val="en-GB"/>
              </w:rPr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B55FE" w14:textId="77777777" w:rsidR="00A72E5E" w:rsidRPr="00BA6E62" w:rsidRDefault="00A72E5E" w:rsidP="005E359E">
            <w:pPr>
              <w:jc w:val="right"/>
              <w:rPr>
                <w:sz w:val="16"/>
                <w:lang w:val="en-GB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CEEAA12" w14:textId="77777777" w:rsidR="00A72E5E" w:rsidRPr="00E630DE" w:rsidRDefault="00A72E5E" w:rsidP="002576C9">
            <w:pPr>
              <w:jc w:val="center"/>
              <w:rPr>
                <w:sz w:val="16"/>
              </w:rPr>
            </w:pPr>
            <w:r w:rsidRPr="00E630DE">
              <w:rPr>
                <w:sz w:val="16"/>
              </w:rPr>
              <w:t xml:space="preserve">Date / Stamp / </w:t>
            </w:r>
            <w:proofErr w:type="spellStart"/>
            <w:r w:rsidRPr="00E630DE">
              <w:rPr>
                <w:sz w:val="16"/>
              </w:rPr>
              <w:t>Sign</w:t>
            </w:r>
            <w:proofErr w:type="spellEnd"/>
          </w:p>
        </w:tc>
      </w:tr>
      <w:tr w:rsidR="00C43F23" w:rsidRPr="00AE46F2" w14:paraId="4F8429B4" w14:textId="77777777" w:rsidTr="00591759">
        <w:trPr>
          <w:trHeight w:val="52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D05DD" w14:textId="77777777" w:rsidR="00C43F23" w:rsidRPr="00C7336F" w:rsidRDefault="00C43F23" w:rsidP="008B459B">
            <w:pPr>
              <w:pStyle w:val="berschrift1"/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F6B1BE" w14:textId="77777777" w:rsidR="00C43F23" w:rsidRPr="00A72E5E" w:rsidRDefault="00C43F23" w:rsidP="00E630DE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Free Rotation Check N1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0DCAA6" w14:textId="77777777" w:rsidR="00C43F23" w:rsidRPr="00AE46F2" w:rsidRDefault="00C43F23" w:rsidP="008B459B">
            <w:pPr>
              <w:rPr>
                <w:sz w:val="20"/>
                <w:szCs w:val="20"/>
              </w:rPr>
            </w:pPr>
          </w:p>
          <w:p w14:paraId="26240944" w14:textId="77777777" w:rsidR="00C43F23" w:rsidRPr="00AE46F2" w:rsidRDefault="00C43F23" w:rsidP="008B459B">
            <w:pPr>
              <w:rPr>
                <w:sz w:val="20"/>
                <w:szCs w:val="20"/>
              </w:rPr>
            </w:pPr>
          </w:p>
        </w:tc>
      </w:tr>
      <w:tr w:rsidR="00C43F23" w:rsidRPr="005627F5" w14:paraId="72F152E8" w14:textId="77777777" w:rsidTr="00591759">
        <w:trPr>
          <w:trHeight w:val="14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BA7B" w14:textId="77777777" w:rsidR="00C43F23" w:rsidRPr="00AE46F2" w:rsidRDefault="00C43F23" w:rsidP="008B459B">
            <w:pPr>
              <w:rPr>
                <w:sz w:val="16"/>
              </w:rPr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EBD39" w14:textId="77777777" w:rsidR="00C43F23" w:rsidRPr="00AE46F2" w:rsidRDefault="00C43F23" w:rsidP="005E359E">
            <w:pPr>
              <w:jc w:val="right"/>
              <w:rPr>
                <w:sz w:val="16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3EE2AEB" w14:textId="77777777" w:rsidR="00C43F23" w:rsidRPr="005627F5" w:rsidRDefault="00C43F23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C43F23" w:rsidRPr="00AE46F2" w14:paraId="29953AC7" w14:textId="77777777" w:rsidTr="00591759">
        <w:trPr>
          <w:trHeight w:val="52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690CF" w14:textId="77777777" w:rsidR="00C43F23" w:rsidRPr="00C7336F" w:rsidRDefault="00C43F23" w:rsidP="008B459B">
            <w:pPr>
              <w:pStyle w:val="berschrift1"/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E18DC" w14:textId="77777777" w:rsidR="00C43F23" w:rsidRPr="00A72E5E" w:rsidRDefault="00C43F23" w:rsidP="008B459B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Free Rotation Check N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3C8A96" w14:textId="77777777" w:rsidR="00C43F23" w:rsidRPr="00AE46F2" w:rsidRDefault="00C43F23" w:rsidP="008B459B">
            <w:pPr>
              <w:rPr>
                <w:sz w:val="20"/>
                <w:szCs w:val="20"/>
              </w:rPr>
            </w:pPr>
          </w:p>
          <w:p w14:paraId="639D6E16" w14:textId="77777777" w:rsidR="00C43F23" w:rsidRPr="00AE46F2" w:rsidRDefault="00C43F23" w:rsidP="008B459B">
            <w:pPr>
              <w:rPr>
                <w:sz w:val="20"/>
                <w:szCs w:val="20"/>
              </w:rPr>
            </w:pPr>
          </w:p>
        </w:tc>
      </w:tr>
      <w:tr w:rsidR="00C43F23" w:rsidRPr="005627F5" w14:paraId="1FDE2DFD" w14:textId="77777777" w:rsidTr="00591759">
        <w:trPr>
          <w:trHeight w:val="14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B6A3" w14:textId="77777777" w:rsidR="00C43F23" w:rsidRPr="00AE46F2" w:rsidRDefault="00C43F23" w:rsidP="008B459B">
            <w:pPr>
              <w:rPr>
                <w:sz w:val="16"/>
              </w:rPr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77CF4" w14:textId="77777777" w:rsidR="00C43F23" w:rsidRPr="00AE46F2" w:rsidRDefault="00C43F23" w:rsidP="005E359E">
            <w:pPr>
              <w:jc w:val="right"/>
              <w:rPr>
                <w:sz w:val="16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2819280" w14:textId="77777777" w:rsidR="00C43F23" w:rsidRPr="005627F5" w:rsidRDefault="00C43F23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C43F23" w:rsidRPr="00AE46F2" w14:paraId="5CF34406" w14:textId="77777777" w:rsidTr="00591759">
        <w:trPr>
          <w:trHeight w:val="52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7158F" w14:textId="77777777" w:rsidR="00C43F23" w:rsidRPr="00C7336F" w:rsidRDefault="00C43F23" w:rsidP="008B459B">
            <w:pPr>
              <w:pStyle w:val="berschrift1"/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2CFD7" w14:textId="77777777" w:rsidR="00C43F23" w:rsidRPr="00C7336F" w:rsidRDefault="00C43F23" w:rsidP="008B459B">
            <w:pPr>
              <w:rPr>
                <w:sz w:val="20"/>
              </w:rPr>
            </w:pPr>
            <w:r>
              <w:rPr>
                <w:sz w:val="20"/>
                <w:szCs w:val="20"/>
                <w:lang w:val="en-US"/>
              </w:rPr>
              <w:t>MCD/ Scavenge Screens Check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8C2A1E" w14:textId="77777777" w:rsidR="00C43F23" w:rsidRPr="00AE46F2" w:rsidRDefault="00C43F23" w:rsidP="008B459B">
            <w:pPr>
              <w:rPr>
                <w:sz w:val="20"/>
                <w:szCs w:val="20"/>
              </w:rPr>
            </w:pPr>
          </w:p>
          <w:p w14:paraId="2A38B7E3" w14:textId="77777777" w:rsidR="00C43F23" w:rsidRPr="00AE46F2" w:rsidRDefault="00C43F23" w:rsidP="008B459B">
            <w:pPr>
              <w:rPr>
                <w:sz w:val="20"/>
                <w:szCs w:val="20"/>
              </w:rPr>
            </w:pPr>
          </w:p>
        </w:tc>
      </w:tr>
      <w:tr w:rsidR="00C43F23" w:rsidRPr="005627F5" w14:paraId="32428C74" w14:textId="77777777" w:rsidTr="00591759">
        <w:trPr>
          <w:trHeight w:val="14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7BBC" w14:textId="77777777" w:rsidR="00C43F23" w:rsidRPr="00AE46F2" w:rsidRDefault="00C43F23" w:rsidP="008B459B">
            <w:pPr>
              <w:rPr>
                <w:sz w:val="16"/>
              </w:rPr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8C82B" w14:textId="77777777" w:rsidR="00C43F23" w:rsidRPr="00AE46F2" w:rsidRDefault="00C43F23" w:rsidP="005E359E">
            <w:pPr>
              <w:jc w:val="right"/>
              <w:rPr>
                <w:sz w:val="16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F53F09C" w14:textId="77777777" w:rsidR="00C43F23" w:rsidRPr="005627F5" w:rsidRDefault="00C43F23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986DE5" w:rsidRPr="00AE46F2" w14:paraId="75E512E0" w14:textId="77777777" w:rsidTr="00591759">
        <w:trPr>
          <w:trHeight w:val="527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31AAD" w14:textId="77777777" w:rsidR="00986DE5" w:rsidRPr="00C7336F" w:rsidRDefault="00986DE5" w:rsidP="008B459B">
            <w:pPr>
              <w:pStyle w:val="berschrift1"/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F34532" w14:textId="77777777" w:rsidR="00986DE5" w:rsidRPr="00C7336F" w:rsidRDefault="00986DE5" w:rsidP="008B459B">
            <w:pPr>
              <w:rPr>
                <w:sz w:val="20"/>
              </w:rPr>
            </w:pPr>
            <w:r>
              <w:rPr>
                <w:sz w:val="20"/>
                <w:szCs w:val="20"/>
                <w:lang w:val="en-US"/>
              </w:rPr>
              <w:t>Fuel Filter Check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B29402" w14:textId="77777777" w:rsidR="00986DE5" w:rsidRPr="00AE46F2" w:rsidRDefault="00986DE5" w:rsidP="008B459B">
            <w:pPr>
              <w:rPr>
                <w:sz w:val="20"/>
                <w:szCs w:val="20"/>
              </w:rPr>
            </w:pPr>
          </w:p>
        </w:tc>
      </w:tr>
      <w:tr w:rsidR="00986DE5" w:rsidRPr="00AE46F2" w14:paraId="0CD25CA4" w14:textId="77777777" w:rsidTr="00591759">
        <w:trPr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208D8" w14:textId="77777777" w:rsidR="00986DE5" w:rsidRPr="00C7336F" w:rsidRDefault="00986DE5" w:rsidP="008B459B">
            <w:pPr>
              <w:pStyle w:val="berschrift1"/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A2ED7" w14:textId="77777777" w:rsidR="00986DE5" w:rsidRDefault="00986DE5" w:rsidP="008B459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13EF5B" w14:textId="77777777" w:rsidR="00986DE5" w:rsidRPr="00AE46F2" w:rsidRDefault="00986DE5" w:rsidP="00986DE5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986DE5" w:rsidRPr="00AE46F2" w14:paraId="7D9A25E5" w14:textId="77777777" w:rsidTr="00591759">
        <w:trPr>
          <w:trHeight w:val="527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38A650" w14:textId="77777777" w:rsidR="00986DE5" w:rsidRPr="00C7336F" w:rsidRDefault="00986DE5" w:rsidP="008B459B">
            <w:pPr>
              <w:pStyle w:val="berschrift1"/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5147BF" w14:textId="77777777" w:rsidR="00986DE5" w:rsidRDefault="00986DE5" w:rsidP="008B459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Oil Supply Filter Check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3A2775" w14:textId="77777777" w:rsidR="00986DE5" w:rsidRDefault="00986DE5" w:rsidP="008B459B">
            <w:pPr>
              <w:rPr>
                <w:sz w:val="20"/>
                <w:szCs w:val="20"/>
              </w:rPr>
            </w:pPr>
          </w:p>
          <w:p w14:paraId="20086868" w14:textId="77777777" w:rsidR="00986DE5" w:rsidRPr="00AE46F2" w:rsidRDefault="00986DE5" w:rsidP="008B459B">
            <w:pPr>
              <w:rPr>
                <w:sz w:val="20"/>
                <w:szCs w:val="20"/>
              </w:rPr>
            </w:pPr>
          </w:p>
        </w:tc>
      </w:tr>
      <w:tr w:rsidR="00986DE5" w:rsidRPr="00AE46F2" w14:paraId="7A88EEAE" w14:textId="77777777" w:rsidTr="00591759">
        <w:trPr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CCF06" w14:textId="77777777" w:rsidR="00986DE5" w:rsidRPr="00C7336F" w:rsidRDefault="00986DE5" w:rsidP="008B459B">
            <w:pPr>
              <w:pStyle w:val="berschrift1"/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EC89D" w14:textId="77777777" w:rsidR="00986DE5" w:rsidRDefault="00986DE5" w:rsidP="008B459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B2E1B0" w14:textId="77777777" w:rsidR="00986DE5" w:rsidRPr="00AE46F2" w:rsidRDefault="00986DE5" w:rsidP="00986DE5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986DE5" w:rsidRPr="00AE46F2" w14:paraId="0F5F5FA4" w14:textId="77777777" w:rsidTr="00591759">
        <w:trPr>
          <w:trHeight w:val="527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98FEE" w14:textId="77777777" w:rsidR="00986DE5" w:rsidRPr="00C7336F" w:rsidRDefault="00986DE5" w:rsidP="008B459B">
            <w:pPr>
              <w:pStyle w:val="berschrift1"/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E15" w14:textId="77777777" w:rsidR="00986DE5" w:rsidRDefault="00986DE5" w:rsidP="008B459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Oil Scavenge Filter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7E6F68" w14:textId="77777777" w:rsidR="00986DE5" w:rsidRDefault="00986DE5" w:rsidP="008B459B">
            <w:pPr>
              <w:rPr>
                <w:sz w:val="20"/>
                <w:szCs w:val="20"/>
              </w:rPr>
            </w:pPr>
          </w:p>
          <w:p w14:paraId="3A84AFF7" w14:textId="77777777" w:rsidR="00986DE5" w:rsidRPr="00AE46F2" w:rsidRDefault="00986DE5" w:rsidP="008B459B">
            <w:pPr>
              <w:rPr>
                <w:sz w:val="20"/>
                <w:szCs w:val="20"/>
              </w:rPr>
            </w:pPr>
          </w:p>
        </w:tc>
      </w:tr>
      <w:tr w:rsidR="00986DE5" w:rsidRPr="00AE46F2" w14:paraId="44CBD280" w14:textId="77777777" w:rsidTr="00591759">
        <w:trPr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4BFF0" w14:textId="77777777" w:rsidR="00986DE5" w:rsidRPr="00C7336F" w:rsidRDefault="00986DE5" w:rsidP="008B459B">
            <w:pPr>
              <w:pStyle w:val="berschrift1"/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3E37" w14:textId="77777777" w:rsidR="00986DE5" w:rsidRDefault="00986DE5" w:rsidP="008B459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F3B0A0" w14:textId="77777777" w:rsidR="00986DE5" w:rsidRPr="00AE46F2" w:rsidRDefault="00986DE5" w:rsidP="00986DE5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A72E5E" w:rsidRPr="00A57B54" w14:paraId="6ECAE1EF" w14:textId="77777777" w:rsidTr="00591759">
        <w:trPr>
          <w:trHeight w:val="55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575350" w14:textId="77777777" w:rsidR="00A72E5E" w:rsidRPr="00C7336F" w:rsidRDefault="00A72E5E" w:rsidP="008B459B">
            <w:pPr>
              <w:pStyle w:val="berschrift1"/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240398" w14:textId="77777777" w:rsidR="00A72E5E" w:rsidRDefault="00A72E5E" w:rsidP="008B459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Air Starter Magnetic Plug Check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AACEC2" w14:textId="77777777" w:rsidR="00A72E5E" w:rsidRPr="007E2930" w:rsidRDefault="00A72E5E" w:rsidP="00EE76FE">
            <w:pPr>
              <w:rPr>
                <w:sz w:val="20"/>
                <w:szCs w:val="20"/>
                <w:lang w:val="en-GB"/>
              </w:rPr>
            </w:pPr>
          </w:p>
        </w:tc>
      </w:tr>
      <w:tr w:rsidR="00A72E5E" w:rsidRPr="00F603D6" w14:paraId="11642983" w14:textId="77777777" w:rsidTr="00591759">
        <w:trPr>
          <w:trHeight w:val="64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A7898" w14:textId="77777777" w:rsidR="00A72E5E" w:rsidRPr="00EE76FE" w:rsidRDefault="00A72E5E" w:rsidP="008B459B">
            <w:pPr>
              <w:pStyle w:val="berschrift1"/>
              <w:rPr>
                <w:lang w:val="en-GB"/>
              </w:rPr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15947" w14:textId="77777777" w:rsidR="00A72E5E" w:rsidRPr="00EE76FE" w:rsidRDefault="00A72E5E" w:rsidP="008B459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CACE96" w14:textId="77777777" w:rsidR="00A72E5E" w:rsidRPr="007E2930" w:rsidRDefault="00A72E5E" w:rsidP="008B459B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EE76FE" w:rsidRPr="00EE76FE" w14:paraId="1F8B62BE" w14:textId="77777777" w:rsidTr="00591759">
        <w:trPr>
          <w:trHeight w:val="55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931F9" w14:textId="77777777" w:rsidR="00EE76FE" w:rsidRPr="00C7336F" w:rsidRDefault="00EE76FE" w:rsidP="008B459B">
            <w:pPr>
              <w:pStyle w:val="berschrift1"/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EFDD0" w14:textId="77777777" w:rsidR="00EE76FE" w:rsidRDefault="00EE76FE" w:rsidP="00EE76F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Engine Nameplate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FC0508" w14:textId="77777777" w:rsidR="00EE76FE" w:rsidRDefault="00EE76FE" w:rsidP="008B459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Thrust rating: 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59D01C" w14:textId="77777777" w:rsidR="00EE76FE" w:rsidRDefault="00EE76FE" w:rsidP="008B459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N1 modifier: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919199" w14:textId="77777777" w:rsidR="00EE76FE" w:rsidRPr="007E2930" w:rsidRDefault="00EE76FE" w:rsidP="008B459B">
            <w:pPr>
              <w:jc w:val="center"/>
              <w:rPr>
                <w:sz w:val="20"/>
                <w:szCs w:val="20"/>
                <w:lang w:val="en-GB"/>
              </w:rPr>
            </w:pPr>
          </w:p>
        </w:tc>
      </w:tr>
      <w:tr w:rsidR="00C43F23" w:rsidRPr="005627F5" w14:paraId="443F43C9" w14:textId="77777777" w:rsidTr="00591759">
        <w:trPr>
          <w:trHeight w:val="14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C36D" w14:textId="77777777" w:rsidR="00C43F23" w:rsidRPr="007E2930" w:rsidRDefault="00C43F23" w:rsidP="008B459B">
            <w:pPr>
              <w:rPr>
                <w:sz w:val="16"/>
                <w:lang w:val="en-GB"/>
              </w:rPr>
            </w:pPr>
          </w:p>
        </w:tc>
        <w:tc>
          <w:tcPr>
            <w:tcW w:w="723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11379" w14:textId="77777777" w:rsidR="00C43F23" w:rsidRPr="00B002E0" w:rsidRDefault="00C43F23" w:rsidP="005E359E">
            <w:pPr>
              <w:jc w:val="right"/>
              <w:rPr>
                <w:sz w:val="16"/>
                <w:lang w:val="en-GB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184F1DB" w14:textId="77777777" w:rsidR="00C43F23" w:rsidRPr="005627F5" w:rsidRDefault="00C43F23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C708C1" w:rsidRPr="00A24A31" w14:paraId="0FD5F417" w14:textId="77777777" w:rsidTr="00591759">
        <w:trPr>
          <w:trHeight w:val="55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85F12" w14:textId="77777777" w:rsidR="00C708C1" w:rsidRPr="00C7336F" w:rsidRDefault="00C708C1" w:rsidP="008B459B">
            <w:pPr>
              <w:pStyle w:val="berschrift1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40258" w14:textId="77777777" w:rsidR="005E359E" w:rsidRDefault="00C708C1" w:rsidP="008B459B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 xml:space="preserve">Fan Balance </w:t>
            </w:r>
          </w:p>
          <w:p w14:paraId="48DAA46A" w14:textId="77777777" w:rsidR="00C708C1" w:rsidRDefault="00C708C1" w:rsidP="008B459B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Weights installed</w:t>
            </w:r>
            <w:r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5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E24410" w14:textId="77777777" w:rsidR="00C708C1" w:rsidRPr="00A24A31" w:rsidRDefault="00C708C1" w:rsidP="008B459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59CD37" w14:textId="77777777" w:rsidR="00C708C1" w:rsidRPr="00A24A31" w:rsidRDefault="00C708C1" w:rsidP="008B459B">
            <w:pPr>
              <w:rPr>
                <w:sz w:val="20"/>
                <w:szCs w:val="20"/>
                <w:lang w:val="en-US"/>
              </w:rPr>
            </w:pPr>
          </w:p>
          <w:p w14:paraId="5D2281AF" w14:textId="77777777" w:rsidR="00C708C1" w:rsidRPr="00A24A31" w:rsidRDefault="00C708C1" w:rsidP="008B459B">
            <w:pPr>
              <w:rPr>
                <w:sz w:val="20"/>
                <w:szCs w:val="20"/>
                <w:lang w:val="en-US"/>
              </w:rPr>
            </w:pPr>
          </w:p>
        </w:tc>
      </w:tr>
      <w:tr w:rsidR="00E630DE" w:rsidRPr="005627F5" w14:paraId="18C17452" w14:textId="77777777" w:rsidTr="00591759">
        <w:trPr>
          <w:trHeight w:val="14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BDD8" w14:textId="77777777" w:rsidR="00E630DE" w:rsidRPr="00A24A31" w:rsidRDefault="00E630DE" w:rsidP="008B459B">
            <w:pPr>
              <w:rPr>
                <w:sz w:val="16"/>
                <w:lang w:val="en-US"/>
              </w:rPr>
            </w:pPr>
          </w:p>
        </w:tc>
        <w:tc>
          <w:tcPr>
            <w:tcW w:w="723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CD6BE" w14:textId="77777777" w:rsidR="00E630DE" w:rsidRPr="00AE46F2" w:rsidRDefault="00E630DE" w:rsidP="005E359E">
            <w:pPr>
              <w:jc w:val="right"/>
              <w:rPr>
                <w:sz w:val="16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A27179C" w14:textId="77777777" w:rsidR="00E630DE" w:rsidRPr="005627F5" w:rsidRDefault="00E630DE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A24A31" w:rsidRPr="00A57B54" w14:paraId="79186A2A" w14:textId="77777777" w:rsidTr="00591759">
        <w:trPr>
          <w:trHeight w:val="510"/>
        </w:trPr>
        <w:tc>
          <w:tcPr>
            <w:tcW w:w="10485" w:type="dxa"/>
            <w:gridSpan w:val="9"/>
            <w:tcBorders>
              <w:bottom w:val="single" w:sz="4" w:space="0" w:color="auto"/>
            </w:tcBorders>
            <w:vAlign w:val="center"/>
          </w:tcPr>
          <w:p w14:paraId="50982D8D" w14:textId="77777777" w:rsidR="00A24A31" w:rsidRPr="00825C70" w:rsidRDefault="00A24A31" w:rsidP="00602E39">
            <w:pPr>
              <w:rPr>
                <w:b/>
                <w:sz w:val="20"/>
                <w:lang w:val="en-GB"/>
              </w:rPr>
            </w:pPr>
            <w:r w:rsidRPr="00825C70">
              <w:rPr>
                <w:b/>
                <w:lang w:val="en-GB"/>
              </w:rPr>
              <w:t>Section 2</w:t>
            </w:r>
            <w:r w:rsidRPr="00825C70">
              <w:rPr>
                <w:b/>
                <w:lang w:val="en-GB"/>
              </w:rPr>
              <w:tab/>
            </w:r>
            <w:r w:rsidR="00825C70">
              <w:rPr>
                <w:b/>
                <w:lang w:val="en-GB"/>
              </w:rPr>
              <w:t>Engine on the shipping stand</w:t>
            </w:r>
            <w:r w:rsidR="00BA47C3" w:rsidRPr="00825C70">
              <w:rPr>
                <w:b/>
                <w:lang w:val="en-GB"/>
              </w:rPr>
              <w:t xml:space="preserve"> </w:t>
            </w:r>
            <w:r w:rsidR="00BA47C3" w:rsidRPr="00825C70">
              <w:rPr>
                <w:i/>
                <w:lang w:val="en-GB"/>
              </w:rPr>
              <w:t>(</w:t>
            </w:r>
            <w:r w:rsidR="00FA55F6">
              <w:rPr>
                <w:i/>
                <w:lang w:val="en-GB"/>
              </w:rPr>
              <w:t>G57-72-00-00M101 Sheet 2</w:t>
            </w:r>
            <w:r w:rsidR="00BA47C3" w:rsidRPr="00825C70">
              <w:rPr>
                <w:i/>
                <w:lang w:val="en-GB"/>
              </w:rPr>
              <w:t>)</w:t>
            </w:r>
          </w:p>
        </w:tc>
      </w:tr>
      <w:tr w:rsidR="00986DE5" w:rsidRPr="00825C70" w14:paraId="7AA0F16B" w14:textId="77777777" w:rsidTr="00591759">
        <w:trPr>
          <w:trHeight w:val="527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DB556" w14:textId="77777777" w:rsidR="00986DE5" w:rsidRPr="00825C70" w:rsidRDefault="00986DE5" w:rsidP="008B459B">
            <w:pPr>
              <w:pStyle w:val="berschrift1"/>
              <w:rPr>
                <w:lang w:val="en-GB"/>
              </w:rPr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126341" w14:textId="77777777" w:rsidR="00986DE5" w:rsidRPr="00825C70" w:rsidRDefault="00986DE5" w:rsidP="00E46A09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Bleed Covers 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76AB9A" w14:textId="77777777" w:rsidR="00986DE5" w:rsidRPr="00825C70" w:rsidRDefault="00986DE5" w:rsidP="008B459B">
            <w:pPr>
              <w:rPr>
                <w:sz w:val="20"/>
                <w:szCs w:val="20"/>
                <w:lang w:val="en-GB"/>
              </w:rPr>
            </w:pPr>
          </w:p>
          <w:p w14:paraId="62A1F781" w14:textId="77777777" w:rsidR="00986DE5" w:rsidRPr="00825C70" w:rsidRDefault="00986DE5" w:rsidP="008B459B">
            <w:pPr>
              <w:rPr>
                <w:sz w:val="20"/>
                <w:szCs w:val="20"/>
                <w:lang w:val="en-GB"/>
              </w:rPr>
            </w:pPr>
          </w:p>
        </w:tc>
      </w:tr>
      <w:tr w:rsidR="00986DE5" w:rsidRPr="00825C70" w14:paraId="0537978D" w14:textId="77777777" w:rsidTr="00591759">
        <w:trPr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A82BF" w14:textId="77777777" w:rsidR="00986DE5" w:rsidRPr="00825C70" w:rsidRDefault="00986DE5" w:rsidP="008B459B">
            <w:pPr>
              <w:pStyle w:val="berschrift1"/>
              <w:rPr>
                <w:lang w:val="en-GB"/>
              </w:rPr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68A04" w14:textId="77777777" w:rsidR="00986DE5" w:rsidRDefault="00986DE5" w:rsidP="00DF34F4">
            <w:pPr>
              <w:rPr>
                <w:sz w:val="20"/>
                <w:lang w:val="en-GB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F990DF" w14:textId="77777777" w:rsidR="00986DE5" w:rsidRPr="00825C70" w:rsidRDefault="00986DE5" w:rsidP="00986DE5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986DE5" w:rsidRPr="00825C70" w14:paraId="37AE4375" w14:textId="77777777" w:rsidTr="00591759">
        <w:trPr>
          <w:trHeight w:val="527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DBC36" w14:textId="77777777" w:rsidR="00986DE5" w:rsidRPr="00825C70" w:rsidRDefault="00986DE5" w:rsidP="008B459B">
            <w:pPr>
              <w:pStyle w:val="berschrift1"/>
              <w:rPr>
                <w:lang w:val="en-GB"/>
              </w:rPr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A421A" w14:textId="77777777" w:rsidR="00986DE5" w:rsidRPr="00825C70" w:rsidRDefault="00986DE5" w:rsidP="00DF34F4">
            <w:pPr>
              <w:rPr>
                <w:sz w:val="20"/>
                <w:lang w:val="en-GB"/>
              </w:rPr>
            </w:pPr>
            <w:r>
              <w:rPr>
                <w:sz w:val="20"/>
                <w:szCs w:val="20"/>
                <w:lang w:val="en-US"/>
              </w:rPr>
              <w:t>Pre-cooler Valve Cover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F6BB28" w14:textId="77777777" w:rsidR="00986DE5" w:rsidRDefault="00986DE5" w:rsidP="008B459B">
            <w:pPr>
              <w:rPr>
                <w:sz w:val="20"/>
                <w:szCs w:val="20"/>
                <w:lang w:val="en-GB"/>
              </w:rPr>
            </w:pPr>
          </w:p>
          <w:p w14:paraId="2676D3F6" w14:textId="77777777" w:rsidR="00986DE5" w:rsidRPr="00825C70" w:rsidRDefault="00986DE5" w:rsidP="008B459B">
            <w:pPr>
              <w:rPr>
                <w:sz w:val="20"/>
                <w:szCs w:val="20"/>
                <w:lang w:val="en-GB"/>
              </w:rPr>
            </w:pPr>
          </w:p>
        </w:tc>
      </w:tr>
      <w:tr w:rsidR="00986DE5" w:rsidRPr="00825C70" w14:paraId="586A343C" w14:textId="77777777" w:rsidTr="00591759">
        <w:trPr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EB719" w14:textId="77777777" w:rsidR="00986DE5" w:rsidRPr="00825C70" w:rsidRDefault="00986DE5" w:rsidP="008B459B">
            <w:pPr>
              <w:pStyle w:val="berschrift1"/>
              <w:rPr>
                <w:lang w:val="en-GB"/>
              </w:rPr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2FA85" w14:textId="77777777" w:rsidR="00986DE5" w:rsidRDefault="00986DE5" w:rsidP="00DF34F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71A240" w14:textId="77777777" w:rsidR="00986DE5" w:rsidRPr="00825C70" w:rsidRDefault="00986DE5" w:rsidP="00986DE5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986DE5" w:rsidRPr="00A57B54" w14:paraId="65B4A6D5" w14:textId="77777777" w:rsidTr="00591759">
        <w:trPr>
          <w:trHeight w:val="527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2CA78" w14:textId="77777777" w:rsidR="00986DE5" w:rsidRPr="00825C70" w:rsidRDefault="00986DE5" w:rsidP="008B459B">
            <w:pPr>
              <w:pStyle w:val="berschrift1"/>
              <w:rPr>
                <w:lang w:val="en-GB"/>
              </w:rPr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E5448" w14:textId="77777777" w:rsidR="00986DE5" w:rsidRPr="00A72E5E" w:rsidRDefault="00986DE5" w:rsidP="008B459B">
            <w:pPr>
              <w:rPr>
                <w:sz w:val="20"/>
                <w:lang w:val="en-GB"/>
              </w:rPr>
            </w:pPr>
            <w:r w:rsidRPr="009512A3">
              <w:rPr>
                <w:sz w:val="20"/>
                <w:szCs w:val="20"/>
                <w:lang w:val="en-US"/>
              </w:rPr>
              <w:t>AGB Covers &amp; Blanks</w:t>
            </w:r>
            <w:r>
              <w:rPr>
                <w:sz w:val="20"/>
                <w:szCs w:val="20"/>
                <w:lang w:val="en-US"/>
              </w:rPr>
              <w:t xml:space="preserve"> (IDG &amp; Hydraulic pump)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41D35" w14:textId="77777777" w:rsidR="00986DE5" w:rsidRDefault="00986DE5" w:rsidP="008B459B">
            <w:pPr>
              <w:rPr>
                <w:sz w:val="20"/>
                <w:szCs w:val="20"/>
                <w:lang w:val="en-GB"/>
              </w:rPr>
            </w:pPr>
          </w:p>
          <w:p w14:paraId="441145EE" w14:textId="77777777" w:rsidR="00986DE5" w:rsidRPr="00825C70" w:rsidRDefault="00986DE5" w:rsidP="008B459B">
            <w:pPr>
              <w:rPr>
                <w:sz w:val="20"/>
                <w:szCs w:val="20"/>
                <w:lang w:val="en-GB"/>
              </w:rPr>
            </w:pPr>
          </w:p>
        </w:tc>
      </w:tr>
      <w:tr w:rsidR="00986DE5" w:rsidRPr="009B1913" w14:paraId="67F909E7" w14:textId="77777777" w:rsidTr="00591759">
        <w:trPr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11E61" w14:textId="77777777" w:rsidR="00986DE5" w:rsidRPr="00825C70" w:rsidRDefault="00986DE5" w:rsidP="008B459B">
            <w:pPr>
              <w:pStyle w:val="berschrift1"/>
              <w:rPr>
                <w:lang w:val="en-GB"/>
              </w:rPr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769BF" w14:textId="77777777" w:rsidR="00986DE5" w:rsidRPr="009512A3" w:rsidRDefault="00986DE5" w:rsidP="00DF34F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909D8E" w14:textId="77777777" w:rsidR="00986DE5" w:rsidRPr="00825C70" w:rsidRDefault="00986DE5" w:rsidP="00986DE5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A72E5E" w:rsidRPr="00A57B54" w14:paraId="4244AE8B" w14:textId="77777777" w:rsidTr="00591759">
        <w:trPr>
          <w:trHeight w:val="52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DE165" w14:textId="77777777" w:rsidR="00A72E5E" w:rsidRPr="00825C70" w:rsidRDefault="00A72E5E" w:rsidP="008B459B">
            <w:pPr>
              <w:pStyle w:val="berschrift1"/>
              <w:rPr>
                <w:lang w:val="en-GB"/>
              </w:rPr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CD0E9" w14:textId="77777777" w:rsidR="00A72E5E" w:rsidRPr="009512A3" w:rsidRDefault="00A72E5E" w:rsidP="00DF34F4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 xml:space="preserve">Exhaust </w:t>
            </w:r>
            <w:r>
              <w:rPr>
                <w:sz w:val="20"/>
                <w:szCs w:val="20"/>
                <w:lang w:val="en-US"/>
              </w:rPr>
              <w:t xml:space="preserve">Installation </w:t>
            </w:r>
            <w:r w:rsidRPr="009512A3"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  <w:lang w:val="en-US"/>
              </w:rPr>
              <w:t>Primary plug</w:t>
            </w:r>
            <w:r w:rsidRPr="009512A3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Primary nozzle</w:t>
            </w:r>
            <w:r w:rsidRPr="009512A3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A73FBC" w14:textId="77777777" w:rsidR="00A72E5E" w:rsidRPr="00DF34F4" w:rsidRDefault="00A72E5E" w:rsidP="008B459B">
            <w:pPr>
              <w:rPr>
                <w:sz w:val="20"/>
                <w:szCs w:val="20"/>
                <w:lang w:val="en-GB"/>
              </w:rPr>
            </w:pPr>
          </w:p>
        </w:tc>
      </w:tr>
      <w:tr w:rsidR="00A72E5E" w:rsidRPr="005627F5" w14:paraId="32F1D6B9" w14:textId="77777777" w:rsidTr="00591759">
        <w:trPr>
          <w:trHeight w:val="14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DA85" w14:textId="77777777" w:rsidR="00A72E5E" w:rsidRPr="00DF34F4" w:rsidRDefault="00A72E5E" w:rsidP="008B459B">
            <w:pPr>
              <w:rPr>
                <w:sz w:val="16"/>
                <w:lang w:val="en-GB"/>
              </w:rPr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3F9DC" w14:textId="77777777" w:rsidR="00A72E5E" w:rsidRPr="00DF34F4" w:rsidRDefault="00A72E5E" w:rsidP="005E359E">
            <w:pPr>
              <w:jc w:val="right"/>
              <w:rPr>
                <w:sz w:val="16"/>
                <w:lang w:val="en-GB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06522B9" w14:textId="77777777" w:rsidR="00A72E5E" w:rsidRPr="005627F5" w:rsidRDefault="00A72E5E" w:rsidP="008B459B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C13161" w:rsidRPr="00E30272" w14:paraId="23AFFE13" w14:textId="77777777" w:rsidTr="00C13161">
        <w:trPr>
          <w:trHeight w:val="41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73494" w14:textId="77777777" w:rsidR="00C13161" w:rsidRPr="00C7336F" w:rsidRDefault="00C13161" w:rsidP="0078452B">
            <w:pPr>
              <w:pStyle w:val="berschrift1"/>
            </w:pP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38BC2D" w14:textId="77777777" w:rsidR="00C13161" w:rsidRPr="00C13161" w:rsidRDefault="00C13161" w:rsidP="0078452B">
            <w:pPr>
              <w:rPr>
                <w:sz w:val="20"/>
                <w:szCs w:val="20"/>
                <w:lang w:val="en-US"/>
              </w:rPr>
            </w:pPr>
            <w:r w:rsidRPr="00E11183">
              <w:rPr>
                <w:sz w:val="20"/>
                <w:szCs w:val="20"/>
                <w:lang w:val="en-US"/>
              </w:rPr>
              <w:t>Air Turbine Starter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97DCD9" w14:textId="77777777" w:rsidR="00C13161" w:rsidRDefault="00C13161" w:rsidP="0078452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003ACA" w14:textId="77777777" w:rsidR="00C13161" w:rsidRDefault="00C13161" w:rsidP="0078452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lang w:val="en-US"/>
              </w:rPr>
              <w:t xml:space="preserve">Cust.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DC1594" w14:textId="77777777" w:rsidR="00C13161" w:rsidRPr="00C708C1" w:rsidRDefault="00C13161" w:rsidP="0078452B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Test.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34791A" w14:textId="77777777" w:rsidR="00C13161" w:rsidRPr="00E30272" w:rsidRDefault="00C13161" w:rsidP="00E30272">
            <w:pPr>
              <w:rPr>
                <w:sz w:val="20"/>
                <w:lang w:val="en-GB"/>
              </w:rPr>
            </w:pPr>
            <w:r>
              <w:rPr>
                <w:sz w:val="20"/>
                <w:lang w:val="en-US"/>
              </w:rPr>
              <w:t xml:space="preserve">Slave.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16A5F9" w14:textId="77777777" w:rsidR="00C13161" w:rsidRPr="00E30272" w:rsidRDefault="00C13161" w:rsidP="0078452B">
            <w:pPr>
              <w:rPr>
                <w:sz w:val="20"/>
                <w:szCs w:val="20"/>
                <w:lang w:val="en-GB"/>
              </w:rPr>
            </w:pPr>
          </w:p>
          <w:p w14:paraId="0FEA1EE5" w14:textId="77777777" w:rsidR="00C13161" w:rsidRPr="00E30272" w:rsidRDefault="00C13161" w:rsidP="0078452B">
            <w:pPr>
              <w:rPr>
                <w:sz w:val="20"/>
                <w:szCs w:val="20"/>
                <w:lang w:val="en-GB"/>
              </w:rPr>
            </w:pPr>
          </w:p>
        </w:tc>
      </w:tr>
      <w:tr w:rsidR="00C13161" w:rsidRPr="00E30272" w14:paraId="2C63897F" w14:textId="77777777" w:rsidTr="00C13161">
        <w:trPr>
          <w:trHeight w:val="14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F24C" w14:textId="77777777" w:rsidR="00C13161" w:rsidRPr="00E30272" w:rsidRDefault="00C13161" w:rsidP="008B459B">
            <w:pPr>
              <w:rPr>
                <w:sz w:val="16"/>
                <w:lang w:val="en-GB"/>
              </w:rPr>
            </w:pPr>
          </w:p>
        </w:tc>
        <w:tc>
          <w:tcPr>
            <w:tcW w:w="470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62DD1" w14:textId="77777777" w:rsidR="00C13161" w:rsidRDefault="00C13161" w:rsidP="005E359E">
            <w:pPr>
              <w:jc w:val="right"/>
              <w:rPr>
                <w:sz w:val="16"/>
                <w:lang w:val="en-GB"/>
              </w:rPr>
            </w:pPr>
          </w:p>
          <w:p w14:paraId="3D188D75" w14:textId="77777777" w:rsidR="00C13161" w:rsidRDefault="00C13161" w:rsidP="005E359E">
            <w:pPr>
              <w:jc w:val="right"/>
              <w:rPr>
                <w:sz w:val="16"/>
                <w:lang w:val="en-GB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F795DF" w14:textId="77777777" w:rsidR="00C13161" w:rsidRDefault="00C13161" w:rsidP="00C13161">
            <w:pPr>
              <w:ind w:right="400"/>
              <w:jc w:val="center"/>
              <w:rPr>
                <w:sz w:val="20"/>
                <w:lang w:val="en-US"/>
              </w:rPr>
            </w:pPr>
          </w:p>
          <w:p w14:paraId="423D7A15" w14:textId="77777777" w:rsidR="00C13161" w:rsidRDefault="00C13161" w:rsidP="00C13161">
            <w:pPr>
              <w:ind w:right="400"/>
              <w:jc w:val="center"/>
              <w:rPr>
                <w:sz w:val="20"/>
                <w:bdr w:val="single" w:sz="4" w:space="0" w:color="auto"/>
                <w:lang w:val="en-US"/>
              </w:rPr>
            </w:pPr>
            <w:r>
              <w:rPr>
                <w:sz w:val="20"/>
                <w:lang w:val="en-US"/>
              </w:rPr>
              <w:t xml:space="preserve">Oil Service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  <w:p w14:paraId="4B814B06" w14:textId="77777777" w:rsidR="00C13161" w:rsidRPr="00E30272" w:rsidRDefault="00C13161" w:rsidP="00C13161">
            <w:pPr>
              <w:ind w:right="400"/>
              <w:jc w:val="center"/>
              <w:rPr>
                <w:sz w:val="16"/>
                <w:lang w:val="en-GB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A280563" w14:textId="77777777" w:rsidR="00C13161" w:rsidRPr="00E30272" w:rsidRDefault="00C13161" w:rsidP="008B459B">
            <w:pPr>
              <w:jc w:val="center"/>
              <w:rPr>
                <w:sz w:val="14"/>
                <w:lang w:val="en-GB"/>
              </w:rPr>
            </w:pPr>
            <w:r w:rsidRPr="00E30272">
              <w:rPr>
                <w:sz w:val="16"/>
                <w:lang w:val="en-GB"/>
              </w:rPr>
              <w:t>Date / Stamp / Sign</w:t>
            </w:r>
          </w:p>
        </w:tc>
      </w:tr>
      <w:tr w:rsidR="00C13161" w:rsidRPr="00E30272" w14:paraId="07236DFD" w14:textId="77777777" w:rsidTr="00C13161">
        <w:trPr>
          <w:trHeight w:val="52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EA183" w14:textId="77777777" w:rsidR="00C13161" w:rsidRPr="00E30272" w:rsidRDefault="00C13161" w:rsidP="00296084">
            <w:pPr>
              <w:pStyle w:val="berschrift1"/>
              <w:rPr>
                <w:lang w:val="en-GB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6BFEF" w14:textId="77777777" w:rsidR="00C13161" w:rsidRPr="00E30272" w:rsidRDefault="00C13161" w:rsidP="00C802E4">
            <w:pPr>
              <w:rPr>
                <w:sz w:val="20"/>
                <w:lang w:val="en-GB"/>
              </w:rPr>
            </w:pPr>
            <w:r w:rsidRPr="00E11183">
              <w:rPr>
                <w:sz w:val="20"/>
                <w:szCs w:val="20"/>
                <w:lang w:val="en-US"/>
              </w:rPr>
              <w:t xml:space="preserve">Air Turbine </w:t>
            </w:r>
            <w:r>
              <w:rPr>
                <w:sz w:val="20"/>
                <w:szCs w:val="20"/>
                <w:lang w:val="en-US"/>
              </w:rPr>
              <w:t>Start Valve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1E0725" w14:textId="77777777" w:rsidR="00C13161" w:rsidRPr="00E30272" w:rsidRDefault="00C13161" w:rsidP="00C802E4">
            <w:pPr>
              <w:rPr>
                <w:sz w:val="20"/>
                <w:lang w:val="en-GB"/>
              </w:rPr>
            </w:pPr>
            <w:r>
              <w:rPr>
                <w:sz w:val="20"/>
                <w:lang w:val="en-US"/>
              </w:rPr>
              <w:t xml:space="preserve">Cust.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04FB25" w14:textId="77777777" w:rsidR="00C13161" w:rsidRPr="00C708C1" w:rsidRDefault="00C13161" w:rsidP="00296084">
            <w:pPr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Testb</w:t>
            </w:r>
            <w:proofErr w:type="spellEnd"/>
            <w:r>
              <w:rPr>
                <w:sz w:val="20"/>
                <w:lang w:val="en-US"/>
              </w:rPr>
              <w:t xml:space="preserve">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239914" w14:textId="77777777" w:rsidR="00C13161" w:rsidRPr="00E30272" w:rsidRDefault="00C13161" w:rsidP="00296084">
            <w:pPr>
              <w:rPr>
                <w:sz w:val="20"/>
                <w:lang w:val="en-GB"/>
              </w:rPr>
            </w:pPr>
            <w:r>
              <w:rPr>
                <w:sz w:val="20"/>
                <w:lang w:val="en-US"/>
              </w:rPr>
              <w:t xml:space="preserve">Slave.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B4578E" w14:textId="77777777" w:rsidR="00C13161" w:rsidRPr="00E30272" w:rsidRDefault="00C13161" w:rsidP="00296084">
            <w:pPr>
              <w:rPr>
                <w:sz w:val="20"/>
                <w:szCs w:val="20"/>
                <w:lang w:val="en-GB"/>
              </w:rPr>
            </w:pPr>
          </w:p>
          <w:p w14:paraId="138F9A69" w14:textId="77777777" w:rsidR="00C13161" w:rsidRPr="00E30272" w:rsidRDefault="00C13161" w:rsidP="00296084">
            <w:pPr>
              <w:rPr>
                <w:sz w:val="20"/>
                <w:szCs w:val="20"/>
                <w:lang w:val="en-GB"/>
              </w:rPr>
            </w:pPr>
          </w:p>
        </w:tc>
      </w:tr>
      <w:tr w:rsidR="00C802E4" w:rsidRPr="00E30272" w14:paraId="618E8A21" w14:textId="77777777" w:rsidTr="00591759">
        <w:trPr>
          <w:trHeight w:val="14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2D18" w14:textId="77777777" w:rsidR="00C802E4" w:rsidRPr="00E30272" w:rsidRDefault="00C802E4" w:rsidP="00296084">
            <w:pPr>
              <w:rPr>
                <w:sz w:val="16"/>
                <w:lang w:val="en-GB"/>
              </w:rPr>
            </w:pPr>
          </w:p>
        </w:tc>
        <w:tc>
          <w:tcPr>
            <w:tcW w:w="723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1D5AD" w14:textId="77777777" w:rsidR="00C802E4" w:rsidRPr="00E30272" w:rsidRDefault="00C802E4" w:rsidP="00296084">
            <w:pPr>
              <w:jc w:val="right"/>
              <w:rPr>
                <w:sz w:val="16"/>
                <w:lang w:val="en-GB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85F0D50" w14:textId="77777777" w:rsidR="00C802E4" w:rsidRPr="00E30272" w:rsidRDefault="00C802E4" w:rsidP="00296084">
            <w:pPr>
              <w:jc w:val="center"/>
              <w:rPr>
                <w:sz w:val="14"/>
                <w:lang w:val="en-GB"/>
              </w:rPr>
            </w:pPr>
            <w:r w:rsidRPr="00E30272">
              <w:rPr>
                <w:sz w:val="16"/>
                <w:lang w:val="en-GB"/>
              </w:rPr>
              <w:t>Date / Stamp / Sign</w:t>
            </w:r>
          </w:p>
        </w:tc>
      </w:tr>
      <w:tr w:rsidR="00D42539" w:rsidRPr="00AE46F2" w14:paraId="0F44B211" w14:textId="77777777" w:rsidTr="00591759">
        <w:trPr>
          <w:trHeight w:val="527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60C8D" w14:textId="77777777" w:rsidR="00D42539" w:rsidRPr="00E30272" w:rsidRDefault="00D42539" w:rsidP="008B459B">
            <w:pPr>
              <w:pStyle w:val="berschrift1"/>
              <w:rPr>
                <w:lang w:val="en-GB"/>
              </w:rPr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C3AA9" w14:textId="77777777" w:rsidR="00D42539" w:rsidRPr="00C7336F" w:rsidRDefault="00D42539" w:rsidP="009B1913">
            <w:pPr>
              <w:rPr>
                <w:sz w:val="20"/>
              </w:rPr>
            </w:pPr>
            <w:r w:rsidRPr="00E30272">
              <w:rPr>
                <w:sz w:val="20"/>
                <w:lang w:val="en-GB"/>
              </w:rPr>
              <w:t>T-Lube Oil Temperature Se</w:t>
            </w:r>
            <w:proofErr w:type="spellStart"/>
            <w:r>
              <w:rPr>
                <w:sz w:val="20"/>
              </w:rPr>
              <w:t>nsor</w:t>
            </w:r>
            <w:proofErr w:type="spellEnd"/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D36381" w14:textId="77777777" w:rsidR="00D42539" w:rsidRPr="00AE46F2" w:rsidRDefault="00D42539" w:rsidP="00D42539">
            <w:pPr>
              <w:jc w:val="center"/>
              <w:rPr>
                <w:sz w:val="20"/>
                <w:szCs w:val="20"/>
              </w:rPr>
            </w:pPr>
          </w:p>
          <w:p w14:paraId="3B9CF3E0" w14:textId="77777777" w:rsidR="00D42539" w:rsidRPr="00AE46F2" w:rsidRDefault="00D42539" w:rsidP="008B459B">
            <w:pPr>
              <w:rPr>
                <w:sz w:val="20"/>
                <w:szCs w:val="20"/>
              </w:rPr>
            </w:pPr>
          </w:p>
        </w:tc>
      </w:tr>
      <w:tr w:rsidR="00D42539" w:rsidRPr="00AE46F2" w14:paraId="383C3FDD" w14:textId="77777777" w:rsidTr="00591759">
        <w:trPr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FF9E9" w14:textId="77777777" w:rsidR="00D42539" w:rsidRPr="00C7336F" w:rsidRDefault="00D42539" w:rsidP="008B459B">
            <w:pPr>
              <w:pStyle w:val="berschrift1"/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34147" w14:textId="77777777" w:rsidR="00D42539" w:rsidRDefault="00D42539" w:rsidP="009B1913">
            <w:pPr>
              <w:rPr>
                <w:sz w:val="20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7C0E45" w14:textId="77777777" w:rsidR="00D42539" w:rsidRPr="00AE46F2" w:rsidRDefault="00D42539" w:rsidP="00D42539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D42539" w:rsidRPr="00A57B54" w14:paraId="23A8B258" w14:textId="77777777" w:rsidTr="00591759">
        <w:trPr>
          <w:trHeight w:val="527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6AD01B" w14:textId="77777777" w:rsidR="00D42539" w:rsidRPr="00C7336F" w:rsidRDefault="00D42539" w:rsidP="008B459B">
            <w:pPr>
              <w:pStyle w:val="berschrift1"/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E9F4E" w14:textId="77777777" w:rsidR="00D42539" w:rsidRPr="009B1913" w:rsidRDefault="00D42539" w:rsidP="009B1913">
            <w:pPr>
              <w:rPr>
                <w:sz w:val="20"/>
                <w:lang w:val="en-GB"/>
              </w:rPr>
            </w:pPr>
            <w:proofErr w:type="spellStart"/>
            <w:r>
              <w:rPr>
                <w:sz w:val="20"/>
                <w:lang w:val="en-GB"/>
              </w:rPr>
              <w:t>Psump</w:t>
            </w:r>
            <w:proofErr w:type="spellEnd"/>
            <w:r>
              <w:rPr>
                <w:sz w:val="20"/>
                <w:lang w:val="en-GB"/>
              </w:rPr>
              <w:t xml:space="preserve"> Oil Tank Sense Line A</w:t>
            </w:r>
            <w:r w:rsidRPr="009B1913">
              <w:rPr>
                <w:sz w:val="20"/>
                <w:lang w:val="en-GB"/>
              </w:rPr>
              <w:t>dapter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F26B26" w14:textId="77777777" w:rsidR="00D42539" w:rsidRDefault="00D42539" w:rsidP="008B459B">
            <w:pPr>
              <w:rPr>
                <w:sz w:val="20"/>
                <w:szCs w:val="20"/>
                <w:lang w:val="en-GB"/>
              </w:rPr>
            </w:pPr>
          </w:p>
          <w:p w14:paraId="6C05555D" w14:textId="77777777" w:rsidR="00D42539" w:rsidRPr="009B1913" w:rsidRDefault="00D42539" w:rsidP="008B459B">
            <w:pPr>
              <w:rPr>
                <w:sz w:val="20"/>
                <w:szCs w:val="20"/>
                <w:lang w:val="en-GB"/>
              </w:rPr>
            </w:pPr>
          </w:p>
        </w:tc>
      </w:tr>
      <w:tr w:rsidR="00D42539" w:rsidRPr="009B1913" w14:paraId="6EFD42BB" w14:textId="77777777" w:rsidTr="00591759">
        <w:trPr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EA0A1" w14:textId="77777777" w:rsidR="00D42539" w:rsidRPr="00BC0384" w:rsidRDefault="00D42539" w:rsidP="008B459B">
            <w:pPr>
              <w:pStyle w:val="berschrift1"/>
              <w:rPr>
                <w:lang w:val="en-GB"/>
              </w:rPr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4FEFB" w14:textId="77777777" w:rsidR="00D42539" w:rsidRDefault="00D42539" w:rsidP="009B1913">
            <w:pPr>
              <w:rPr>
                <w:sz w:val="20"/>
                <w:lang w:val="en-GB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E6A965" w14:textId="77777777" w:rsidR="00D42539" w:rsidRPr="009B1913" w:rsidRDefault="00D42539" w:rsidP="00D42539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D42539" w:rsidRPr="009B1913" w14:paraId="4B23C562" w14:textId="77777777" w:rsidTr="00591759">
        <w:trPr>
          <w:trHeight w:val="527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6053C" w14:textId="77777777" w:rsidR="00D42539" w:rsidRPr="009B1913" w:rsidRDefault="00D42539" w:rsidP="008B459B">
            <w:pPr>
              <w:pStyle w:val="berschrift1"/>
              <w:rPr>
                <w:lang w:val="en-GB"/>
              </w:rPr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3387AA" w14:textId="77777777" w:rsidR="00D42539" w:rsidRPr="009B1913" w:rsidRDefault="00D42539" w:rsidP="009B1913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Fuel Supply Hose Adapter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E87FCA" w14:textId="77777777" w:rsidR="00D42539" w:rsidRDefault="00D42539" w:rsidP="008B459B">
            <w:pPr>
              <w:rPr>
                <w:sz w:val="20"/>
                <w:szCs w:val="20"/>
                <w:lang w:val="en-GB"/>
              </w:rPr>
            </w:pPr>
          </w:p>
          <w:p w14:paraId="2E7B4C1D" w14:textId="77777777" w:rsidR="00D42539" w:rsidRPr="009B1913" w:rsidRDefault="00D42539" w:rsidP="008B459B">
            <w:pPr>
              <w:rPr>
                <w:sz w:val="20"/>
                <w:szCs w:val="20"/>
                <w:lang w:val="en-GB"/>
              </w:rPr>
            </w:pPr>
          </w:p>
        </w:tc>
      </w:tr>
      <w:tr w:rsidR="00D42539" w:rsidRPr="009B1913" w14:paraId="413376CB" w14:textId="77777777" w:rsidTr="00591759">
        <w:trPr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81A11" w14:textId="77777777" w:rsidR="00D42539" w:rsidRPr="009B1913" w:rsidRDefault="00D42539" w:rsidP="008B459B">
            <w:pPr>
              <w:pStyle w:val="berschrift1"/>
              <w:rPr>
                <w:lang w:val="en-GB"/>
              </w:rPr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CD35E" w14:textId="77777777" w:rsidR="00D42539" w:rsidRDefault="00D42539" w:rsidP="009B1913">
            <w:pPr>
              <w:rPr>
                <w:sz w:val="20"/>
                <w:lang w:val="en-GB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5AB24" w14:textId="77777777" w:rsidR="00D42539" w:rsidRPr="009B1913" w:rsidRDefault="00D42539" w:rsidP="00D42539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D42539" w:rsidRPr="00A57B54" w14:paraId="4681AA64" w14:textId="77777777" w:rsidTr="00591759">
        <w:trPr>
          <w:trHeight w:val="527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1271B" w14:textId="77777777" w:rsidR="00D42539" w:rsidRPr="009B1913" w:rsidRDefault="00D42539" w:rsidP="008B459B">
            <w:pPr>
              <w:pStyle w:val="berschrift1"/>
              <w:rPr>
                <w:lang w:val="en-GB"/>
              </w:rPr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61D17" w14:textId="77777777" w:rsidR="00D42539" w:rsidRPr="009B1913" w:rsidRDefault="00D42539" w:rsidP="009B1913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MOP Oil Sense Line Adapter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36AC95" w14:textId="77777777" w:rsidR="00D42539" w:rsidRDefault="00D42539" w:rsidP="008B459B">
            <w:pPr>
              <w:rPr>
                <w:sz w:val="20"/>
                <w:szCs w:val="20"/>
                <w:lang w:val="en-GB"/>
              </w:rPr>
            </w:pPr>
          </w:p>
          <w:p w14:paraId="5987B6EE" w14:textId="77777777" w:rsidR="00D42539" w:rsidRPr="009B1913" w:rsidRDefault="00D42539" w:rsidP="008B459B">
            <w:pPr>
              <w:rPr>
                <w:sz w:val="20"/>
                <w:szCs w:val="20"/>
                <w:lang w:val="en-GB"/>
              </w:rPr>
            </w:pPr>
          </w:p>
        </w:tc>
      </w:tr>
      <w:tr w:rsidR="00D42539" w:rsidRPr="009B1913" w14:paraId="4C748648" w14:textId="77777777" w:rsidTr="00591759">
        <w:trPr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2A7AD" w14:textId="77777777" w:rsidR="00D42539" w:rsidRPr="009B1913" w:rsidRDefault="00D42539" w:rsidP="008B459B">
            <w:pPr>
              <w:pStyle w:val="berschrift1"/>
              <w:rPr>
                <w:lang w:val="en-GB"/>
              </w:rPr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78087" w14:textId="77777777" w:rsidR="00D42539" w:rsidRDefault="00D42539" w:rsidP="009B1913">
            <w:pPr>
              <w:rPr>
                <w:sz w:val="20"/>
                <w:lang w:val="en-GB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2A6514" w14:textId="77777777" w:rsidR="00D42539" w:rsidRPr="009B1913" w:rsidRDefault="00D42539" w:rsidP="00D42539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D42539" w:rsidRPr="00A57B54" w14:paraId="07A65E2A" w14:textId="77777777" w:rsidTr="00591759">
        <w:trPr>
          <w:trHeight w:val="527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06614" w14:textId="77777777" w:rsidR="00D42539" w:rsidRPr="009B1913" w:rsidRDefault="00D42539" w:rsidP="008B459B">
            <w:pPr>
              <w:pStyle w:val="berschrift1"/>
              <w:rPr>
                <w:lang w:val="en-GB"/>
              </w:rPr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8D2A7" w14:textId="77777777" w:rsidR="00D42539" w:rsidRPr="009B1913" w:rsidRDefault="00D42539" w:rsidP="009B1913">
            <w:pPr>
              <w:rPr>
                <w:sz w:val="20"/>
                <w:lang w:val="en-GB"/>
              </w:rPr>
            </w:pPr>
            <w:proofErr w:type="spellStart"/>
            <w:r>
              <w:rPr>
                <w:sz w:val="20"/>
                <w:lang w:val="en-GB"/>
              </w:rPr>
              <w:t>Psump</w:t>
            </w:r>
            <w:proofErr w:type="spellEnd"/>
            <w:r>
              <w:rPr>
                <w:sz w:val="20"/>
                <w:lang w:val="en-GB"/>
              </w:rPr>
              <w:t xml:space="preserve"> TGB Sense Line Adapter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660BC9" w14:textId="77777777" w:rsidR="00D42539" w:rsidRDefault="00D42539" w:rsidP="008B459B">
            <w:pPr>
              <w:rPr>
                <w:sz w:val="20"/>
                <w:szCs w:val="20"/>
                <w:lang w:val="en-GB"/>
              </w:rPr>
            </w:pPr>
          </w:p>
          <w:p w14:paraId="75DF03EC" w14:textId="77777777" w:rsidR="00D42539" w:rsidRPr="009B1913" w:rsidRDefault="00D42539" w:rsidP="008B459B">
            <w:pPr>
              <w:rPr>
                <w:sz w:val="20"/>
                <w:szCs w:val="20"/>
                <w:lang w:val="en-GB"/>
              </w:rPr>
            </w:pPr>
          </w:p>
        </w:tc>
      </w:tr>
      <w:tr w:rsidR="00D42539" w:rsidRPr="009B1913" w14:paraId="1292E6AB" w14:textId="77777777" w:rsidTr="00591759">
        <w:trPr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71441" w14:textId="77777777" w:rsidR="00D42539" w:rsidRPr="009B1913" w:rsidRDefault="00D42539" w:rsidP="008B459B">
            <w:pPr>
              <w:pStyle w:val="berschrift1"/>
              <w:rPr>
                <w:lang w:val="en-GB"/>
              </w:rPr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0AE6C" w14:textId="77777777" w:rsidR="00D42539" w:rsidRDefault="00D42539" w:rsidP="009B1913">
            <w:pPr>
              <w:rPr>
                <w:sz w:val="20"/>
                <w:lang w:val="en-GB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40308A" w14:textId="77777777" w:rsidR="00D42539" w:rsidRPr="009B1913" w:rsidRDefault="00D42539" w:rsidP="00D42539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D42539" w:rsidRPr="00AE46F2" w14:paraId="6D7E0322" w14:textId="77777777" w:rsidTr="00591759">
        <w:trPr>
          <w:trHeight w:val="527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7DB01" w14:textId="77777777" w:rsidR="00D42539" w:rsidRPr="009B1913" w:rsidRDefault="00D42539" w:rsidP="008B459B">
            <w:pPr>
              <w:pStyle w:val="berschrift1"/>
              <w:rPr>
                <w:lang w:val="en-GB"/>
              </w:rPr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987A2" w14:textId="77777777" w:rsidR="00D42539" w:rsidRDefault="00EF5F56" w:rsidP="00DF34F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T54 &amp; PT54 S</w:t>
            </w:r>
            <w:r w:rsidR="00D42539">
              <w:rPr>
                <w:sz w:val="20"/>
                <w:szCs w:val="20"/>
                <w:lang w:val="en-US"/>
              </w:rPr>
              <w:t>ensors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253CA1" w14:textId="77777777" w:rsidR="00D42539" w:rsidRDefault="00D42539" w:rsidP="008B459B">
            <w:pPr>
              <w:rPr>
                <w:sz w:val="20"/>
                <w:szCs w:val="20"/>
              </w:rPr>
            </w:pPr>
          </w:p>
          <w:p w14:paraId="449399BF" w14:textId="77777777" w:rsidR="00D42539" w:rsidRPr="00AE46F2" w:rsidRDefault="00D42539" w:rsidP="008B459B">
            <w:pPr>
              <w:rPr>
                <w:sz w:val="20"/>
                <w:szCs w:val="20"/>
              </w:rPr>
            </w:pPr>
          </w:p>
        </w:tc>
      </w:tr>
      <w:tr w:rsidR="00D42539" w:rsidRPr="00AE46F2" w14:paraId="17C79339" w14:textId="77777777" w:rsidTr="00591759">
        <w:trPr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B2BE3" w14:textId="77777777" w:rsidR="00D42539" w:rsidRPr="009B1913" w:rsidRDefault="00D42539" w:rsidP="008B459B">
            <w:pPr>
              <w:pStyle w:val="berschrift1"/>
              <w:rPr>
                <w:lang w:val="en-GB"/>
              </w:rPr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F52BE" w14:textId="77777777" w:rsidR="00D42539" w:rsidRDefault="00D42539" w:rsidP="009B1913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763476" w14:textId="77777777" w:rsidR="00D42539" w:rsidRPr="00AE46F2" w:rsidRDefault="00D42539" w:rsidP="00D42539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C13161" w:rsidRPr="00AE46F2" w14:paraId="15236390" w14:textId="77777777" w:rsidTr="00C13161">
        <w:trPr>
          <w:trHeight w:val="472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7AB07" w14:textId="77777777" w:rsidR="00C13161" w:rsidRPr="00C7336F" w:rsidRDefault="00C13161" w:rsidP="005F4681">
            <w:pPr>
              <w:pStyle w:val="berschrift1"/>
            </w:pPr>
          </w:p>
        </w:tc>
        <w:tc>
          <w:tcPr>
            <w:tcW w:w="35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903A9" w14:textId="77777777" w:rsidR="00C13161" w:rsidRPr="00A72E5E" w:rsidRDefault="00C13161" w:rsidP="005F4681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 xml:space="preserve">AFT Engine Mount 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AE3540" w14:textId="77777777" w:rsidR="00C13161" w:rsidRPr="00A72E5E" w:rsidRDefault="00C13161" w:rsidP="005F468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lang w:val="en-US"/>
              </w:rPr>
              <w:t xml:space="preserve">Cust.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3D9D57" w14:textId="77777777" w:rsidR="00C13161" w:rsidRPr="00C708C1" w:rsidRDefault="00C13161" w:rsidP="005F4681">
            <w:pPr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Testb</w:t>
            </w:r>
            <w:proofErr w:type="spellEnd"/>
            <w:r>
              <w:rPr>
                <w:sz w:val="20"/>
                <w:lang w:val="en-US"/>
              </w:rPr>
              <w:t xml:space="preserve">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C9B1DB" w14:textId="77777777" w:rsidR="00C13161" w:rsidRPr="00C7336F" w:rsidRDefault="00C13161" w:rsidP="005F4681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Slave.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B8C839" w14:textId="77777777" w:rsidR="00C13161" w:rsidRDefault="00C13161" w:rsidP="005F4681">
            <w:pPr>
              <w:rPr>
                <w:sz w:val="20"/>
                <w:szCs w:val="20"/>
              </w:rPr>
            </w:pPr>
          </w:p>
          <w:p w14:paraId="5FE5FCE2" w14:textId="77777777" w:rsidR="00C13161" w:rsidRPr="00AE46F2" w:rsidRDefault="00C13161" w:rsidP="005F4681">
            <w:pPr>
              <w:rPr>
                <w:sz w:val="20"/>
                <w:szCs w:val="20"/>
              </w:rPr>
            </w:pPr>
          </w:p>
        </w:tc>
      </w:tr>
      <w:tr w:rsidR="00C13161" w:rsidRPr="00AE46F2" w14:paraId="1FE23BF7" w14:textId="77777777" w:rsidTr="00C13161">
        <w:trPr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F4FA7" w14:textId="77777777" w:rsidR="00C13161" w:rsidRPr="00C7336F" w:rsidRDefault="00C13161" w:rsidP="00DF34F4">
            <w:pPr>
              <w:pStyle w:val="berschrift1"/>
            </w:pPr>
          </w:p>
        </w:tc>
        <w:tc>
          <w:tcPr>
            <w:tcW w:w="3533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58F5FF5" w14:textId="77777777" w:rsidR="00C13161" w:rsidRPr="009512A3" w:rsidRDefault="00C13161" w:rsidP="00DF34F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7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8610CE1" w14:textId="77777777" w:rsidR="00C13161" w:rsidRPr="009512A3" w:rsidRDefault="00C13161" w:rsidP="00DF34F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30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0E37C32C" w14:textId="77777777" w:rsidR="00C13161" w:rsidRPr="009512A3" w:rsidRDefault="00C13161" w:rsidP="00DF34F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4721A4" w14:textId="77777777" w:rsidR="00C13161" w:rsidRPr="00AE46F2" w:rsidRDefault="00C13161" w:rsidP="00D42539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C13161" w:rsidRPr="00AE46F2" w14:paraId="78706F0F" w14:textId="77777777" w:rsidTr="00C13161">
        <w:trPr>
          <w:trHeight w:val="527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232CBA" w14:textId="77777777" w:rsidR="00C13161" w:rsidRPr="00C7336F" w:rsidRDefault="00C13161" w:rsidP="005F4681">
            <w:pPr>
              <w:pStyle w:val="berschrift1"/>
            </w:pPr>
          </w:p>
        </w:tc>
        <w:tc>
          <w:tcPr>
            <w:tcW w:w="35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7A5AC" w14:textId="77777777" w:rsidR="00C13161" w:rsidRPr="00A72E5E" w:rsidRDefault="00C13161" w:rsidP="005F4681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FWD Engine Mount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1BA9FA" w14:textId="77777777" w:rsidR="00C13161" w:rsidRPr="00A72E5E" w:rsidRDefault="00C13161" w:rsidP="005F468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lang w:val="en-US"/>
              </w:rPr>
              <w:t xml:space="preserve">Cust.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54A447" w14:textId="77777777" w:rsidR="00C13161" w:rsidRPr="00C708C1" w:rsidRDefault="00C13161" w:rsidP="005F4681">
            <w:pPr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Testb</w:t>
            </w:r>
            <w:proofErr w:type="spellEnd"/>
            <w:r>
              <w:rPr>
                <w:sz w:val="20"/>
                <w:lang w:val="en-US"/>
              </w:rPr>
              <w:t xml:space="preserve">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2F0412" w14:textId="77777777" w:rsidR="00C13161" w:rsidRPr="00C7336F" w:rsidRDefault="00C13161" w:rsidP="005F4681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Slave.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BBFCEF" w14:textId="77777777" w:rsidR="00C13161" w:rsidRDefault="00C13161" w:rsidP="005F4681">
            <w:pPr>
              <w:rPr>
                <w:sz w:val="20"/>
                <w:szCs w:val="20"/>
              </w:rPr>
            </w:pPr>
          </w:p>
          <w:p w14:paraId="64E320DB" w14:textId="77777777" w:rsidR="00C13161" w:rsidRPr="00AE46F2" w:rsidRDefault="00C13161" w:rsidP="005F4681">
            <w:pPr>
              <w:rPr>
                <w:sz w:val="20"/>
                <w:szCs w:val="20"/>
              </w:rPr>
            </w:pPr>
          </w:p>
        </w:tc>
      </w:tr>
      <w:tr w:rsidR="00C13161" w:rsidRPr="00AE46F2" w14:paraId="07E51D58" w14:textId="77777777" w:rsidTr="00C13161">
        <w:trPr>
          <w:trHeight w:val="604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19C2C" w14:textId="77777777" w:rsidR="00C13161" w:rsidRPr="00C7336F" w:rsidRDefault="00C13161" w:rsidP="00DF34F4">
            <w:pPr>
              <w:pStyle w:val="berschrift1"/>
            </w:pPr>
          </w:p>
        </w:tc>
        <w:tc>
          <w:tcPr>
            <w:tcW w:w="3533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17B0F211" w14:textId="77777777" w:rsidR="00C13161" w:rsidRPr="009512A3" w:rsidRDefault="00C13161" w:rsidP="00DF34F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7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4344D9" w14:textId="77777777" w:rsidR="00C13161" w:rsidRPr="009512A3" w:rsidRDefault="00C13161" w:rsidP="00DF34F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B52E66" w14:textId="77777777" w:rsidR="00C13161" w:rsidRPr="009512A3" w:rsidRDefault="00C13161" w:rsidP="005F4681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Testb</w:t>
            </w:r>
            <w:proofErr w:type="spellEnd"/>
            <w:r>
              <w:rPr>
                <w:sz w:val="20"/>
                <w:lang w:val="en-US"/>
              </w:rPr>
              <w:t xml:space="preserve">. Barrel nut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EC1B262" w14:textId="77777777" w:rsidR="00C13161" w:rsidRPr="00AE46F2" w:rsidRDefault="00C13161" w:rsidP="005F4681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C13161" w:rsidRPr="00AE46F2" w14:paraId="13064A82" w14:textId="77777777" w:rsidTr="00C13161">
        <w:trPr>
          <w:trHeight w:val="556"/>
        </w:trPr>
        <w:tc>
          <w:tcPr>
            <w:tcW w:w="4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364E0" w14:textId="77777777" w:rsidR="00C13161" w:rsidRPr="00C7336F" w:rsidRDefault="00C13161" w:rsidP="005F4681">
            <w:pPr>
              <w:pStyle w:val="berschrift1"/>
            </w:pPr>
          </w:p>
        </w:tc>
        <w:tc>
          <w:tcPr>
            <w:tcW w:w="353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1D026" w14:textId="77777777" w:rsidR="00C13161" w:rsidRDefault="00C13161" w:rsidP="005F4681">
            <w:pPr>
              <w:rPr>
                <w:sz w:val="20"/>
                <w:szCs w:val="20"/>
                <w:lang w:val="en-US"/>
              </w:rPr>
            </w:pPr>
          </w:p>
          <w:p w14:paraId="317B1580" w14:textId="77777777" w:rsidR="00C13161" w:rsidRDefault="00C13161" w:rsidP="005F468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Thrust links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F4A537" w14:textId="77777777" w:rsidR="00C13161" w:rsidRPr="009512A3" w:rsidRDefault="00C13161" w:rsidP="005F468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lang w:val="en-US"/>
              </w:rPr>
              <w:t xml:space="preserve">Cust.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732765" w14:textId="77777777" w:rsidR="00C13161" w:rsidRPr="00C708C1" w:rsidRDefault="00C13161" w:rsidP="005F4681">
            <w:pPr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Testb</w:t>
            </w:r>
            <w:proofErr w:type="spellEnd"/>
            <w:r>
              <w:rPr>
                <w:sz w:val="20"/>
                <w:lang w:val="en-US"/>
              </w:rPr>
              <w:t xml:space="preserve">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BAFD31" w14:textId="77777777" w:rsidR="00C13161" w:rsidRPr="00C7336F" w:rsidRDefault="00C13161" w:rsidP="005F4681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Slave.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904726" w14:textId="77777777" w:rsidR="00C13161" w:rsidRDefault="00C13161" w:rsidP="005F4681">
            <w:pPr>
              <w:rPr>
                <w:sz w:val="16"/>
              </w:rPr>
            </w:pPr>
          </w:p>
        </w:tc>
      </w:tr>
      <w:tr w:rsidR="00C13161" w:rsidRPr="00AE46F2" w14:paraId="4DBB458A" w14:textId="77777777" w:rsidTr="00C13161">
        <w:trPr>
          <w:trHeight w:val="285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51E90" w14:textId="77777777" w:rsidR="00C13161" w:rsidRPr="00C7336F" w:rsidRDefault="00C13161" w:rsidP="00DF34F4">
            <w:pPr>
              <w:pStyle w:val="berschrift1"/>
            </w:pPr>
          </w:p>
        </w:tc>
        <w:tc>
          <w:tcPr>
            <w:tcW w:w="3533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09526324" w14:textId="77777777" w:rsidR="00C13161" w:rsidRPr="009512A3" w:rsidRDefault="00C13161" w:rsidP="00DF34F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7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8B2140D" w14:textId="77777777" w:rsidR="00C13161" w:rsidRPr="009512A3" w:rsidRDefault="00C13161" w:rsidP="00DF34F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3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0480" w14:textId="77777777" w:rsidR="00C13161" w:rsidRDefault="00C13161" w:rsidP="005F4681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916ACF" w14:textId="77777777" w:rsidR="00C13161" w:rsidRDefault="00C13161" w:rsidP="00D42539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C73B13" w:rsidRPr="00A57B54" w14:paraId="361C51DA" w14:textId="77777777" w:rsidTr="00591759">
        <w:trPr>
          <w:trHeight w:val="510"/>
        </w:trPr>
        <w:tc>
          <w:tcPr>
            <w:tcW w:w="10485" w:type="dxa"/>
            <w:gridSpan w:val="9"/>
            <w:tcBorders>
              <w:bottom w:val="single" w:sz="4" w:space="0" w:color="auto"/>
            </w:tcBorders>
            <w:vAlign w:val="center"/>
          </w:tcPr>
          <w:p w14:paraId="24679DC5" w14:textId="77777777" w:rsidR="00C73B13" w:rsidRPr="00825C70" w:rsidRDefault="00C73B13" w:rsidP="00825C70">
            <w:pPr>
              <w:rPr>
                <w:b/>
                <w:sz w:val="20"/>
                <w:lang w:val="en-GB"/>
              </w:rPr>
            </w:pPr>
            <w:r w:rsidRPr="00825C70">
              <w:rPr>
                <w:b/>
                <w:lang w:val="en-GB"/>
              </w:rPr>
              <w:t>Section 3</w:t>
            </w:r>
            <w:r w:rsidRPr="00825C70">
              <w:rPr>
                <w:b/>
                <w:lang w:val="en-GB"/>
              </w:rPr>
              <w:tab/>
            </w:r>
            <w:r w:rsidR="00825C70" w:rsidRPr="00825C70">
              <w:rPr>
                <w:b/>
                <w:lang w:val="en-GB"/>
              </w:rPr>
              <w:t>Engine on the pylon</w:t>
            </w:r>
            <w:r w:rsidRPr="00825C70">
              <w:rPr>
                <w:b/>
                <w:lang w:val="en-GB"/>
              </w:rPr>
              <w:t xml:space="preserve"> </w:t>
            </w:r>
            <w:r w:rsidR="00FA55F6" w:rsidRPr="00825C70">
              <w:rPr>
                <w:i/>
                <w:lang w:val="en-GB"/>
              </w:rPr>
              <w:t>(</w:t>
            </w:r>
            <w:r w:rsidR="00FA55F6">
              <w:rPr>
                <w:i/>
                <w:lang w:val="en-GB"/>
              </w:rPr>
              <w:t>G57-72-00-00M101 Sheet 2</w:t>
            </w:r>
            <w:r w:rsidR="00FA55F6" w:rsidRPr="00825C70">
              <w:rPr>
                <w:i/>
                <w:lang w:val="en-GB"/>
              </w:rPr>
              <w:t>)</w:t>
            </w:r>
          </w:p>
        </w:tc>
      </w:tr>
      <w:tr w:rsidR="00A72E5E" w:rsidRPr="007E2930" w14:paraId="10C85273" w14:textId="77777777" w:rsidTr="00591759">
        <w:trPr>
          <w:trHeight w:val="52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CF661" w14:textId="77777777" w:rsidR="00A72E5E" w:rsidRPr="00825C70" w:rsidRDefault="00A72E5E" w:rsidP="00C73B13">
            <w:pPr>
              <w:pStyle w:val="berschrift1"/>
              <w:rPr>
                <w:lang w:val="en-GB"/>
              </w:rPr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04CD72" w14:textId="77777777" w:rsidR="00A72E5E" w:rsidRPr="00A72E5E" w:rsidRDefault="00841EC5" w:rsidP="00A72E5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Installation on pylon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4A389A" w14:textId="77777777" w:rsidR="00A72E5E" w:rsidRPr="004048F9" w:rsidRDefault="00A72E5E" w:rsidP="00C73B13">
            <w:pPr>
              <w:rPr>
                <w:sz w:val="20"/>
                <w:szCs w:val="20"/>
                <w:lang w:val="en-US"/>
              </w:rPr>
            </w:pPr>
          </w:p>
          <w:p w14:paraId="716A2989" w14:textId="77777777" w:rsidR="00A72E5E" w:rsidRPr="004048F9" w:rsidRDefault="00A72E5E" w:rsidP="00C73B13">
            <w:pPr>
              <w:rPr>
                <w:sz w:val="20"/>
                <w:szCs w:val="20"/>
                <w:lang w:val="en-US"/>
              </w:rPr>
            </w:pPr>
          </w:p>
        </w:tc>
      </w:tr>
      <w:tr w:rsidR="00A72E5E" w:rsidRPr="005627F5" w14:paraId="444FF490" w14:textId="77777777" w:rsidTr="00591759">
        <w:trPr>
          <w:trHeight w:val="14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CBFC" w14:textId="77777777" w:rsidR="00A72E5E" w:rsidRPr="004048F9" w:rsidRDefault="00A72E5E" w:rsidP="00C73B13">
            <w:pPr>
              <w:rPr>
                <w:sz w:val="16"/>
                <w:lang w:val="en-US"/>
              </w:rPr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163F5" w14:textId="77777777" w:rsidR="00A72E5E" w:rsidRPr="00AE46F2" w:rsidRDefault="00A72E5E" w:rsidP="00C73B13">
            <w:pPr>
              <w:jc w:val="right"/>
              <w:rPr>
                <w:sz w:val="16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B346694" w14:textId="77777777" w:rsidR="00A72E5E" w:rsidRPr="005627F5" w:rsidRDefault="00A72E5E" w:rsidP="00C73B13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D42539" w:rsidRPr="009B1913" w14:paraId="3D8E87C3" w14:textId="77777777" w:rsidTr="00591759">
        <w:trPr>
          <w:trHeight w:val="527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60603" w14:textId="77777777" w:rsidR="00D42539" w:rsidRPr="00C7336F" w:rsidRDefault="00D42539" w:rsidP="00C73B13">
            <w:pPr>
              <w:pStyle w:val="berschrift1"/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188CA" w14:textId="77777777" w:rsidR="00D42539" w:rsidRPr="00A72E5E" w:rsidRDefault="00841EC5" w:rsidP="00C73B1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US"/>
              </w:rPr>
              <w:t>Intake / Bellmouth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E99636" w14:textId="77777777" w:rsidR="00D42539" w:rsidRPr="00825C70" w:rsidRDefault="00D42539" w:rsidP="00C73B13">
            <w:pPr>
              <w:rPr>
                <w:sz w:val="20"/>
                <w:szCs w:val="20"/>
                <w:lang w:val="en-GB"/>
              </w:rPr>
            </w:pPr>
          </w:p>
          <w:p w14:paraId="3C344D84" w14:textId="77777777" w:rsidR="00D42539" w:rsidRPr="00825C70" w:rsidRDefault="00D42539" w:rsidP="00C73B13">
            <w:pPr>
              <w:rPr>
                <w:sz w:val="20"/>
                <w:szCs w:val="20"/>
                <w:lang w:val="en-GB"/>
              </w:rPr>
            </w:pPr>
          </w:p>
        </w:tc>
      </w:tr>
      <w:tr w:rsidR="00D42539" w:rsidRPr="009B1913" w14:paraId="7552ABDA" w14:textId="77777777" w:rsidTr="00591759">
        <w:trPr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B1045" w14:textId="77777777" w:rsidR="00D42539" w:rsidRPr="00C7336F" w:rsidRDefault="00D42539" w:rsidP="00C73B13">
            <w:pPr>
              <w:pStyle w:val="berschrift1"/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BE507" w14:textId="77777777" w:rsidR="00D42539" w:rsidRPr="00825C70" w:rsidRDefault="00D42539" w:rsidP="00C73B1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7E4610" w14:textId="77777777" w:rsidR="00D42539" w:rsidRPr="00825C70" w:rsidRDefault="00D42539" w:rsidP="00D42539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D42539" w:rsidRPr="009B1913" w14:paraId="4C3B0106" w14:textId="77777777" w:rsidTr="00591759">
        <w:trPr>
          <w:trHeight w:val="527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7B471" w14:textId="77777777" w:rsidR="00D42539" w:rsidRPr="00C7336F" w:rsidRDefault="00D42539" w:rsidP="00C73B13">
            <w:pPr>
              <w:pStyle w:val="berschrift1"/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242C4" w14:textId="77777777" w:rsidR="00D42539" w:rsidRPr="00A72E5E" w:rsidRDefault="00841EC5" w:rsidP="00C73B13">
            <w:pPr>
              <w:rPr>
                <w:sz w:val="20"/>
                <w:szCs w:val="20"/>
              </w:rPr>
            </w:pPr>
            <w:r w:rsidRPr="00825C70">
              <w:rPr>
                <w:sz w:val="20"/>
                <w:szCs w:val="20"/>
                <w:lang w:val="en-GB"/>
              </w:rPr>
              <w:t>Intake / Bellmouth connections (T1.2)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F852CF" w14:textId="77777777" w:rsidR="00D42539" w:rsidRDefault="00D42539" w:rsidP="00C73B13">
            <w:pPr>
              <w:rPr>
                <w:sz w:val="20"/>
                <w:szCs w:val="20"/>
                <w:lang w:val="en-GB"/>
              </w:rPr>
            </w:pPr>
          </w:p>
          <w:p w14:paraId="1A8DC7E9" w14:textId="77777777" w:rsidR="00D42539" w:rsidRPr="00825C70" w:rsidRDefault="00D42539" w:rsidP="00C73B13">
            <w:pPr>
              <w:rPr>
                <w:sz w:val="20"/>
                <w:szCs w:val="20"/>
                <w:lang w:val="en-GB"/>
              </w:rPr>
            </w:pPr>
          </w:p>
        </w:tc>
      </w:tr>
      <w:tr w:rsidR="00D42539" w:rsidRPr="009B1913" w14:paraId="6E0478B7" w14:textId="77777777" w:rsidTr="00591759">
        <w:trPr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312AF" w14:textId="77777777" w:rsidR="00D42539" w:rsidRPr="00C7336F" w:rsidRDefault="00D42539" w:rsidP="00C73B13">
            <w:pPr>
              <w:pStyle w:val="berschrift1"/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06C56" w14:textId="77777777" w:rsidR="00D42539" w:rsidRPr="009512A3" w:rsidRDefault="00D42539" w:rsidP="00D42539">
            <w:pPr>
              <w:rPr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18F1E4" w14:textId="77777777" w:rsidR="00D42539" w:rsidRPr="00825C70" w:rsidRDefault="00D42539" w:rsidP="00D42539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D42539" w:rsidRPr="009B1913" w14:paraId="5611ACAC" w14:textId="77777777" w:rsidTr="00591759">
        <w:trPr>
          <w:trHeight w:val="527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7E9DC" w14:textId="77777777" w:rsidR="00D42539" w:rsidRPr="00C7336F" w:rsidRDefault="00D42539" w:rsidP="00C73B13">
            <w:pPr>
              <w:pStyle w:val="berschrift1"/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36D9F" w14:textId="77777777" w:rsidR="00591759" w:rsidRPr="009512A3" w:rsidRDefault="00841EC5" w:rsidP="00D42539">
            <w:pPr>
              <w:rPr>
                <w:sz w:val="20"/>
                <w:szCs w:val="20"/>
              </w:rPr>
            </w:pPr>
            <w:r w:rsidRPr="009512A3">
              <w:rPr>
                <w:sz w:val="20"/>
                <w:szCs w:val="20"/>
              </w:rPr>
              <w:t>Fuel Supply</w:t>
            </w:r>
            <w:r>
              <w:rPr>
                <w:sz w:val="20"/>
                <w:szCs w:val="20"/>
              </w:rPr>
              <w:t xml:space="preserve"> Hose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C1384A" w14:textId="77777777" w:rsidR="00D42539" w:rsidRDefault="00D42539" w:rsidP="00C73B13">
            <w:pPr>
              <w:rPr>
                <w:sz w:val="20"/>
                <w:szCs w:val="20"/>
                <w:lang w:val="en-GB"/>
              </w:rPr>
            </w:pPr>
          </w:p>
          <w:p w14:paraId="2A994C52" w14:textId="77777777" w:rsidR="00D42539" w:rsidRPr="00825C70" w:rsidRDefault="00D42539" w:rsidP="00C73B13">
            <w:pPr>
              <w:rPr>
                <w:sz w:val="20"/>
                <w:szCs w:val="20"/>
                <w:lang w:val="en-GB"/>
              </w:rPr>
            </w:pPr>
          </w:p>
        </w:tc>
      </w:tr>
      <w:tr w:rsidR="00D42539" w:rsidRPr="009B1913" w14:paraId="5896AFC8" w14:textId="77777777" w:rsidTr="00591759">
        <w:trPr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A15E0" w14:textId="77777777" w:rsidR="00D42539" w:rsidRPr="00C7336F" w:rsidRDefault="00D42539" w:rsidP="00C73B13">
            <w:pPr>
              <w:pStyle w:val="berschrift1"/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638F3" w14:textId="77777777" w:rsidR="00D42539" w:rsidRDefault="00D42539" w:rsidP="00D42539">
            <w:pPr>
              <w:rPr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837E72" w14:textId="77777777" w:rsidR="00D42539" w:rsidRPr="00825C70" w:rsidRDefault="00D42539" w:rsidP="00D42539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D42539" w:rsidRPr="009B1913" w14:paraId="1C026A03" w14:textId="77777777" w:rsidTr="00591759">
        <w:trPr>
          <w:trHeight w:val="527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E279BA" w14:textId="77777777" w:rsidR="00D42539" w:rsidRPr="00C7336F" w:rsidRDefault="00D42539" w:rsidP="00C73B13">
            <w:pPr>
              <w:pStyle w:val="berschrift1"/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4A7E4" w14:textId="77777777" w:rsidR="00D42539" w:rsidRPr="009512A3" w:rsidRDefault="00841EC5" w:rsidP="00D425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Fuel </w:t>
            </w:r>
            <w:proofErr w:type="spellStart"/>
            <w:r>
              <w:rPr>
                <w:sz w:val="20"/>
                <w:szCs w:val="20"/>
              </w:rPr>
              <w:t>Pressure</w:t>
            </w:r>
            <w:proofErr w:type="spellEnd"/>
            <w:r>
              <w:rPr>
                <w:sz w:val="20"/>
                <w:szCs w:val="20"/>
              </w:rPr>
              <w:t xml:space="preserve"> Sense Line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89AF11" w14:textId="77777777" w:rsidR="00D42539" w:rsidRDefault="00D42539" w:rsidP="00C73B13">
            <w:pPr>
              <w:rPr>
                <w:sz w:val="20"/>
                <w:szCs w:val="20"/>
                <w:lang w:val="en-GB"/>
              </w:rPr>
            </w:pPr>
          </w:p>
          <w:p w14:paraId="130E05D5" w14:textId="77777777" w:rsidR="00D42539" w:rsidRPr="00825C70" w:rsidRDefault="00D42539" w:rsidP="00C73B13">
            <w:pPr>
              <w:rPr>
                <w:sz w:val="20"/>
                <w:szCs w:val="20"/>
                <w:lang w:val="en-GB"/>
              </w:rPr>
            </w:pPr>
          </w:p>
        </w:tc>
      </w:tr>
      <w:tr w:rsidR="00D42539" w:rsidRPr="009B1913" w14:paraId="65311EB5" w14:textId="77777777" w:rsidTr="00591759">
        <w:trPr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9C052" w14:textId="77777777" w:rsidR="00D42539" w:rsidRPr="00C7336F" w:rsidRDefault="00D42539" w:rsidP="00C73B13">
            <w:pPr>
              <w:pStyle w:val="berschrift1"/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3CB5A" w14:textId="77777777" w:rsidR="00D42539" w:rsidRDefault="00D42539" w:rsidP="00D4253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DD1310" w14:textId="77777777" w:rsidR="00D42539" w:rsidRPr="00825C70" w:rsidRDefault="00D42539" w:rsidP="00D42539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841EC5" w:rsidRPr="009B1913" w14:paraId="5669AD87" w14:textId="77777777" w:rsidTr="00591759">
        <w:trPr>
          <w:trHeight w:val="527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73F40D" w14:textId="77777777" w:rsidR="00841EC5" w:rsidRPr="00C7336F" w:rsidRDefault="00841EC5" w:rsidP="00841EC5">
            <w:pPr>
              <w:pStyle w:val="berschrift1"/>
            </w:pPr>
          </w:p>
        </w:tc>
        <w:tc>
          <w:tcPr>
            <w:tcW w:w="723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65897" w14:textId="77777777" w:rsidR="00841EC5" w:rsidRPr="009512A3" w:rsidRDefault="00841EC5" w:rsidP="00841E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PS13 Sense Line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613F5F" w14:textId="77777777" w:rsidR="00841EC5" w:rsidRDefault="00841EC5" w:rsidP="00841EC5">
            <w:pPr>
              <w:rPr>
                <w:sz w:val="20"/>
                <w:szCs w:val="20"/>
                <w:lang w:val="en-GB"/>
              </w:rPr>
            </w:pPr>
          </w:p>
          <w:p w14:paraId="15C8E0ED" w14:textId="77777777" w:rsidR="00841EC5" w:rsidRPr="00825C70" w:rsidRDefault="00841EC5" w:rsidP="00841EC5">
            <w:pPr>
              <w:rPr>
                <w:sz w:val="20"/>
                <w:szCs w:val="20"/>
                <w:lang w:val="en-GB"/>
              </w:rPr>
            </w:pPr>
          </w:p>
        </w:tc>
      </w:tr>
      <w:tr w:rsidR="00841EC5" w:rsidRPr="009B1913" w14:paraId="427BB1D3" w14:textId="77777777" w:rsidTr="00591759">
        <w:trPr>
          <w:trHeight w:val="251"/>
        </w:trPr>
        <w:tc>
          <w:tcPr>
            <w:tcW w:w="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EE2F" w14:textId="77777777" w:rsidR="00841EC5" w:rsidRPr="00C7336F" w:rsidRDefault="00841EC5" w:rsidP="00841EC5">
            <w:pPr>
              <w:pStyle w:val="berschrift1"/>
            </w:pPr>
          </w:p>
        </w:tc>
        <w:tc>
          <w:tcPr>
            <w:tcW w:w="7236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4841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28D4E2" w14:textId="77777777" w:rsidR="00841EC5" w:rsidRPr="00825C70" w:rsidRDefault="00841EC5" w:rsidP="00841EC5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</w:tbl>
    <w:p w14:paraId="1E61CFAF" w14:textId="77777777" w:rsidR="00591759" w:rsidRDefault="00591759"/>
    <w:tbl>
      <w:tblPr>
        <w:tblStyle w:val="Tabellenraster"/>
        <w:tblW w:w="10485" w:type="dxa"/>
        <w:tblLook w:val="04A0" w:firstRow="1" w:lastRow="0" w:firstColumn="1" w:lastColumn="0" w:noHBand="0" w:noVBand="1"/>
      </w:tblPr>
      <w:tblGrid>
        <w:gridCol w:w="433"/>
        <w:gridCol w:w="1405"/>
        <w:gridCol w:w="64"/>
        <w:gridCol w:w="503"/>
        <w:gridCol w:w="1559"/>
        <w:gridCol w:w="1174"/>
        <w:gridCol w:w="403"/>
        <w:gridCol w:w="862"/>
        <w:gridCol w:w="1265"/>
        <w:gridCol w:w="2817"/>
      </w:tblGrid>
      <w:tr w:rsidR="00841EC5" w:rsidRPr="009B1913" w14:paraId="08CEA6C1" w14:textId="77777777" w:rsidTr="00841EC5">
        <w:trPr>
          <w:trHeight w:val="606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932DC" w14:textId="77777777" w:rsidR="00841EC5" w:rsidRPr="00C7336F" w:rsidRDefault="00841EC5" w:rsidP="00C73B13">
            <w:pPr>
              <w:pStyle w:val="berschrift1"/>
            </w:pPr>
          </w:p>
        </w:tc>
        <w:tc>
          <w:tcPr>
            <w:tcW w:w="723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D0E3EF" w14:textId="77777777" w:rsidR="00841EC5" w:rsidRDefault="00841EC5" w:rsidP="00D4253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PT25 Sense Line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C522A3" w14:textId="77777777" w:rsidR="00841EC5" w:rsidRDefault="00841EC5" w:rsidP="00C73B13">
            <w:pPr>
              <w:rPr>
                <w:sz w:val="20"/>
                <w:szCs w:val="20"/>
                <w:lang w:val="en-GB"/>
              </w:rPr>
            </w:pPr>
          </w:p>
        </w:tc>
      </w:tr>
      <w:tr w:rsidR="00841EC5" w:rsidRPr="009B1913" w14:paraId="64553D1D" w14:textId="77777777" w:rsidTr="00841EC5">
        <w:trPr>
          <w:trHeight w:val="132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FDDED" w14:textId="77777777" w:rsidR="00841EC5" w:rsidRPr="00C7336F" w:rsidRDefault="00841EC5" w:rsidP="00841EC5">
            <w:pPr>
              <w:pStyle w:val="berschrift1"/>
            </w:pPr>
          </w:p>
        </w:tc>
        <w:tc>
          <w:tcPr>
            <w:tcW w:w="7235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1C68E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13B205C" w14:textId="77777777" w:rsidR="00841EC5" w:rsidRPr="00825C70" w:rsidRDefault="00841EC5" w:rsidP="00841EC5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841EC5" w:rsidRPr="009B1913" w14:paraId="6778FFC7" w14:textId="77777777" w:rsidTr="00841EC5">
        <w:trPr>
          <w:trHeight w:val="527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167D9E" w14:textId="77777777" w:rsidR="00841EC5" w:rsidRPr="00C7336F" w:rsidRDefault="00841EC5" w:rsidP="00841EC5">
            <w:pPr>
              <w:pStyle w:val="berschrift1"/>
            </w:pPr>
          </w:p>
        </w:tc>
        <w:tc>
          <w:tcPr>
            <w:tcW w:w="723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DE872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MOP Sense Line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2B3348" w14:textId="77777777" w:rsidR="00841EC5" w:rsidRDefault="00841EC5" w:rsidP="00841EC5">
            <w:pPr>
              <w:rPr>
                <w:sz w:val="20"/>
                <w:szCs w:val="20"/>
                <w:lang w:val="en-GB"/>
              </w:rPr>
            </w:pPr>
          </w:p>
          <w:p w14:paraId="0A5B3125" w14:textId="77777777" w:rsidR="00841EC5" w:rsidRPr="00825C70" w:rsidRDefault="00841EC5" w:rsidP="00841EC5">
            <w:pPr>
              <w:rPr>
                <w:sz w:val="20"/>
                <w:szCs w:val="20"/>
                <w:lang w:val="en-GB"/>
              </w:rPr>
            </w:pPr>
          </w:p>
        </w:tc>
      </w:tr>
      <w:tr w:rsidR="00841EC5" w:rsidRPr="009B1913" w14:paraId="170A4CC7" w14:textId="77777777" w:rsidTr="00841EC5">
        <w:trPr>
          <w:trHeight w:val="251"/>
        </w:trPr>
        <w:tc>
          <w:tcPr>
            <w:tcW w:w="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5CFF" w14:textId="77777777" w:rsidR="00841EC5" w:rsidRPr="00C7336F" w:rsidRDefault="00841EC5" w:rsidP="00841EC5">
            <w:pPr>
              <w:pStyle w:val="berschrift1"/>
            </w:pPr>
          </w:p>
        </w:tc>
        <w:tc>
          <w:tcPr>
            <w:tcW w:w="7235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651A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404E58" w14:textId="77777777" w:rsidR="00841EC5" w:rsidRPr="00825C70" w:rsidRDefault="00841EC5" w:rsidP="00841EC5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841EC5" w:rsidRPr="009B1913" w14:paraId="2A478598" w14:textId="77777777" w:rsidTr="00841EC5">
        <w:trPr>
          <w:trHeight w:val="527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03AB9" w14:textId="77777777" w:rsidR="00841EC5" w:rsidRPr="00C7336F" w:rsidRDefault="00841EC5" w:rsidP="00841EC5">
            <w:pPr>
              <w:pStyle w:val="berschrift1"/>
            </w:pPr>
          </w:p>
        </w:tc>
        <w:tc>
          <w:tcPr>
            <w:tcW w:w="723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49892D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PT54 Sense Line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03F24" w14:textId="77777777" w:rsidR="00841EC5" w:rsidRDefault="00841EC5" w:rsidP="00841EC5">
            <w:pPr>
              <w:rPr>
                <w:sz w:val="20"/>
                <w:szCs w:val="20"/>
                <w:lang w:val="en-GB"/>
              </w:rPr>
            </w:pPr>
          </w:p>
          <w:p w14:paraId="52232B78" w14:textId="77777777" w:rsidR="00841EC5" w:rsidRPr="00825C70" w:rsidRDefault="00841EC5" w:rsidP="00841EC5">
            <w:pPr>
              <w:rPr>
                <w:sz w:val="20"/>
                <w:szCs w:val="20"/>
                <w:lang w:val="en-GB"/>
              </w:rPr>
            </w:pPr>
          </w:p>
        </w:tc>
      </w:tr>
      <w:tr w:rsidR="00841EC5" w:rsidRPr="009B1913" w14:paraId="7FC3ADE4" w14:textId="77777777" w:rsidTr="00841EC5">
        <w:trPr>
          <w:trHeight w:val="251"/>
        </w:trPr>
        <w:tc>
          <w:tcPr>
            <w:tcW w:w="4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CDA62" w14:textId="77777777" w:rsidR="00841EC5" w:rsidRPr="00C7336F" w:rsidRDefault="00841EC5" w:rsidP="00841EC5">
            <w:pPr>
              <w:pStyle w:val="berschrift1"/>
            </w:pPr>
          </w:p>
        </w:tc>
        <w:tc>
          <w:tcPr>
            <w:tcW w:w="7235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2A3FC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49F834" w14:textId="77777777" w:rsidR="00841EC5" w:rsidRPr="00825C70" w:rsidRDefault="00841EC5" w:rsidP="00841EC5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841EC5" w:rsidRPr="009B1913" w14:paraId="272D42A7" w14:textId="77777777" w:rsidTr="00841EC5">
        <w:trPr>
          <w:trHeight w:val="527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2FD37" w14:textId="77777777" w:rsidR="00841EC5" w:rsidRPr="00C7336F" w:rsidRDefault="00841EC5" w:rsidP="00841EC5">
            <w:pPr>
              <w:pStyle w:val="berschrift1"/>
            </w:pPr>
          </w:p>
        </w:tc>
        <w:tc>
          <w:tcPr>
            <w:tcW w:w="723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8E459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Psump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Sense Line (TGB)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8CFB1C" w14:textId="77777777" w:rsidR="00841EC5" w:rsidRDefault="00841EC5" w:rsidP="00841EC5">
            <w:pPr>
              <w:rPr>
                <w:sz w:val="20"/>
                <w:szCs w:val="20"/>
                <w:lang w:val="en-GB"/>
              </w:rPr>
            </w:pPr>
          </w:p>
          <w:p w14:paraId="0C8A0D4F" w14:textId="77777777" w:rsidR="00841EC5" w:rsidRPr="00825C70" w:rsidRDefault="00841EC5" w:rsidP="00841EC5">
            <w:pPr>
              <w:rPr>
                <w:sz w:val="20"/>
                <w:szCs w:val="20"/>
                <w:lang w:val="en-GB"/>
              </w:rPr>
            </w:pPr>
          </w:p>
        </w:tc>
      </w:tr>
      <w:tr w:rsidR="00841EC5" w:rsidRPr="009B1913" w14:paraId="58095DED" w14:textId="77777777" w:rsidTr="00841EC5">
        <w:trPr>
          <w:trHeight w:val="251"/>
        </w:trPr>
        <w:tc>
          <w:tcPr>
            <w:tcW w:w="4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2C7EE" w14:textId="77777777" w:rsidR="00841EC5" w:rsidRPr="00C7336F" w:rsidRDefault="00841EC5" w:rsidP="00841EC5">
            <w:pPr>
              <w:pStyle w:val="berschrift1"/>
            </w:pPr>
          </w:p>
        </w:tc>
        <w:tc>
          <w:tcPr>
            <w:tcW w:w="7235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C9EF8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8B820F" w14:textId="77777777" w:rsidR="00841EC5" w:rsidRPr="00825C70" w:rsidRDefault="00841EC5" w:rsidP="00841EC5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841EC5" w:rsidRPr="00A57B54" w14:paraId="6BEE6A61" w14:textId="77777777" w:rsidTr="00841EC5">
        <w:trPr>
          <w:trHeight w:val="527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53D30" w14:textId="77777777" w:rsidR="00841EC5" w:rsidRPr="00C7336F" w:rsidRDefault="00841EC5" w:rsidP="00841EC5">
            <w:pPr>
              <w:pStyle w:val="berschrift1"/>
            </w:pPr>
          </w:p>
        </w:tc>
        <w:tc>
          <w:tcPr>
            <w:tcW w:w="723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E95074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Psump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Oil Tank Sense Line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C028EA" w14:textId="77777777" w:rsidR="00841EC5" w:rsidRPr="00825C70" w:rsidRDefault="00841EC5" w:rsidP="00841EC5">
            <w:pPr>
              <w:rPr>
                <w:sz w:val="20"/>
                <w:szCs w:val="20"/>
                <w:lang w:val="en-GB"/>
              </w:rPr>
            </w:pPr>
          </w:p>
        </w:tc>
      </w:tr>
      <w:tr w:rsidR="00841EC5" w:rsidRPr="005627F5" w14:paraId="4F1CBA0D" w14:textId="77777777" w:rsidTr="00841EC5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EF1E" w14:textId="77777777" w:rsidR="00841EC5" w:rsidRPr="00825C70" w:rsidRDefault="00841EC5" w:rsidP="00841EC5">
            <w:pPr>
              <w:rPr>
                <w:sz w:val="16"/>
                <w:lang w:val="en-GB"/>
              </w:rPr>
            </w:pPr>
          </w:p>
        </w:tc>
        <w:tc>
          <w:tcPr>
            <w:tcW w:w="7235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930AE" w14:textId="77777777" w:rsidR="00841EC5" w:rsidRPr="00825C70" w:rsidRDefault="00841EC5" w:rsidP="00841EC5">
            <w:pPr>
              <w:jc w:val="right"/>
              <w:rPr>
                <w:sz w:val="16"/>
                <w:lang w:val="en-GB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BBD7ACD" w14:textId="77777777" w:rsidR="00841EC5" w:rsidRPr="005627F5" w:rsidRDefault="00841EC5" w:rsidP="00841EC5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841EC5" w:rsidRPr="00A57B54" w14:paraId="4FDAABD5" w14:textId="77777777" w:rsidTr="00841EC5">
        <w:trPr>
          <w:trHeight w:val="527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1A6BAD" w14:textId="77777777" w:rsidR="00841EC5" w:rsidRPr="00C7336F" w:rsidRDefault="00841EC5" w:rsidP="00841EC5">
            <w:pPr>
              <w:pStyle w:val="berschrift1"/>
            </w:pPr>
          </w:p>
        </w:tc>
        <w:tc>
          <w:tcPr>
            <w:tcW w:w="723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1955A" w14:textId="77777777" w:rsidR="00841EC5" w:rsidRPr="00F00CD8" w:rsidRDefault="00841EC5" w:rsidP="00841EC5">
            <w:pPr>
              <w:rPr>
                <w:sz w:val="20"/>
                <w:lang w:val="en-GB"/>
              </w:rPr>
            </w:pPr>
            <w:r>
              <w:rPr>
                <w:sz w:val="20"/>
                <w:szCs w:val="20"/>
                <w:lang w:val="en-US"/>
              </w:rPr>
              <w:t>T-lube Oil Temperature Sensor Connector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EB7ECE" w14:textId="77777777" w:rsidR="00841EC5" w:rsidRPr="00F00CD8" w:rsidRDefault="00841EC5" w:rsidP="00841EC5">
            <w:pPr>
              <w:rPr>
                <w:sz w:val="20"/>
                <w:szCs w:val="20"/>
                <w:lang w:val="en-GB"/>
              </w:rPr>
            </w:pPr>
          </w:p>
          <w:p w14:paraId="6E6C67E5" w14:textId="77777777" w:rsidR="00841EC5" w:rsidRPr="00F00CD8" w:rsidRDefault="00841EC5" w:rsidP="00841EC5">
            <w:pPr>
              <w:rPr>
                <w:sz w:val="20"/>
                <w:szCs w:val="20"/>
                <w:lang w:val="en-GB"/>
              </w:rPr>
            </w:pPr>
          </w:p>
        </w:tc>
      </w:tr>
      <w:tr w:rsidR="00841EC5" w:rsidRPr="00F00CD8" w14:paraId="58937403" w14:textId="77777777" w:rsidTr="00841EC5">
        <w:trPr>
          <w:trHeight w:val="251"/>
        </w:trPr>
        <w:tc>
          <w:tcPr>
            <w:tcW w:w="4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EFD19" w14:textId="77777777" w:rsidR="00841EC5" w:rsidRPr="00BC0384" w:rsidRDefault="00841EC5" w:rsidP="00841EC5">
            <w:pPr>
              <w:pStyle w:val="berschrift1"/>
              <w:rPr>
                <w:lang w:val="en-GB"/>
              </w:rPr>
            </w:pPr>
          </w:p>
        </w:tc>
        <w:tc>
          <w:tcPr>
            <w:tcW w:w="7235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05F14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8C688B" w14:textId="77777777" w:rsidR="00841EC5" w:rsidRPr="00F00CD8" w:rsidRDefault="00841EC5" w:rsidP="00841EC5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841EC5" w:rsidRPr="00F00CD8" w14:paraId="28D99086" w14:textId="77777777" w:rsidTr="00841EC5">
        <w:trPr>
          <w:trHeight w:val="527"/>
        </w:trPr>
        <w:tc>
          <w:tcPr>
            <w:tcW w:w="4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676ED" w14:textId="77777777" w:rsidR="00841EC5" w:rsidRPr="00C7336F" w:rsidRDefault="00841EC5" w:rsidP="00841EC5">
            <w:pPr>
              <w:pStyle w:val="berschrift1"/>
            </w:pPr>
          </w:p>
        </w:tc>
        <w:tc>
          <w:tcPr>
            <w:tcW w:w="7235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D21C9" w14:textId="77777777" w:rsidR="00841EC5" w:rsidRPr="00714D82" w:rsidRDefault="00841EC5" w:rsidP="00841EC5">
            <w:pPr>
              <w:rPr>
                <w:sz w:val="20"/>
              </w:rPr>
            </w:pPr>
            <w:r w:rsidRPr="009512A3">
              <w:rPr>
                <w:sz w:val="20"/>
                <w:szCs w:val="20"/>
              </w:rPr>
              <w:t>Start Air Supply</w:t>
            </w:r>
            <w:r>
              <w:rPr>
                <w:sz w:val="20"/>
                <w:szCs w:val="20"/>
              </w:rPr>
              <w:t xml:space="preserve"> Installation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2604FE" w14:textId="77777777" w:rsidR="00841EC5" w:rsidRDefault="00841EC5" w:rsidP="00841EC5">
            <w:pPr>
              <w:jc w:val="center"/>
              <w:rPr>
                <w:sz w:val="16"/>
              </w:rPr>
            </w:pPr>
          </w:p>
          <w:p w14:paraId="7D9A7077" w14:textId="77777777" w:rsidR="00841EC5" w:rsidRPr="00714D82" w:rsidRDefault="00841EC5" w:rsidP="00841EC5">
            <w:pPr>
              <w:jc w:val="center"/>
              <w:rPr>
                <w:sz w:val="20"/>
              </w:rPr>
            </w:pPr>
          </w:p>
        </w:tc>
      </w:tr>
      <w:tr w:rsidR="00841EC5" w:rsidRPr="00F00CD8" w14:paraId="2442BA36" w14:textId="77777777" w:rsidTr="00841EC5">
        <w:trPr>
          <w:trHeight w:val="237"/>
        </w:trPr>
        <w:tc>
          <w:tcPr>
            <w:tcW w:w="4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A31EE" w14:textId="77777777" w:rsidR="00841EC5" w:rsidRPr="00C7336F" w:rsidRDefault="00841EC5" w:rsidP="00841EC5">
            <w:pPr>
              <w:pStyle w:val="berschrift1"/>
            </w:pPr>
          </w:p>
        </w:tc>
        <w:tc>
          <w:tcPr>
            <w:tcW w:w="7235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A5BB6" w14:textId="77777777" w:rsidR="00841EC5" w:rsidRPr="009512A3" w:rsidRDefault="00841EC5" w:rsidP="00841EC5">
            <w:pPr>
              <w:rPr>
                <w:sz w:val="20"/>
                <w:szCs w:val="20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8D56AC" w14:textId="77777777" w:rsidR="00841EC5" w:rsidRDefault="00841EC5" w:rsidP="00841EC5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841EC5" w:rsidRPr="00AE46F2" w14:paraId="6369B59A" w14:textId="77777777" w:rsidTr="00841EC5">
        <w:trPr>
          <w:trHeight w:val="527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E6629" w14:textId="77777777" w:rsidR="00841EC5" w:rsidRPr="00F00CD8" w:rsidRDefault="00841EC5" w:rsidP="00841EC5">
            <w:pPr>
              <w:pStyle w:val="berschrift1"/>
              <w:rPr>
                <w:lang w:val="en-GB"/>
              </w:rPr>
            </w:pPr>
          </w:p>
        </w:tc>
        <w:tc>
          <w:tcPr>
            <w:tcW w:w="723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D203BF" w14:textId="77777777" w:rsidR="00841EC5" w:rsidRPr="009512A3" w:rsidRDefault="00841EC5" w:rsidP="00841EC5">
            <w:pPr>
              <w:rPr>
                <w:sz w:val="20"/>
                <w:szCs w:val="20"/>
                <w:lang w:val="en-US"/>
              </w:rPr>
            </w:pPr>
            <w:r w:rsidRPr="009512A3">
              <w:rPr>
                <w:sz w:val="20"/>
                <w:szCs w:val="20"/>
                <w:lang w:val="en-US"/>
              </w:rPr>
              <w:t>IDG-Cooler Cover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E6697D" w14:textId="77777777" w:rsidR="00841EC5" w:rsidRPr="00AE46F2" w:rsidRDefault="00841EC5" w:rsidP="00841EC5">
            <w:pPr>
              <w:rPr>
                <w:sz w:val="20"/>
                <w:szCs w:val="20"/>
              </w:rPr>
            </w:pPr>
          </w:p>
        </w:tc>
      </w:tr>
      <w:tr w:rsidR="00841EC5" w:rsidRPr="005627F5" w14:paraId="20A0F439" w14:textId="77777777" w:rsidTr="00841EC5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C2F0" w14:textId="77777777" w:rsidR="00841EC5" w:rsidRPr="00AE46F2" w:rsidRDefault="00841EC5" w:rsidP="00841EC5">
            <w:pPr>
              <w:rPr>
                <w:sz w:val="16"/>
              </w:rPr>
            </w:pPr>
          </w:p>
        </w:tc>
        <w:tc>
          <w:tcPr>
            <w:tcW w:w="7235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B63E6" w14:textId="77777777" w:rsidR="00841EC5" w:rsidRPr="00AE46F2" w:rsidRDefault="00841EC5" w:rsidP="00841EC5">
            <w:pPr>
              <w:jc w:val="right"/>
              <w:rPr>
                <w:sz w:val="16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7047248" w14:textId="77777777" w:rsidR="00841EC5" w:rsidRPr="005627F5" w:rsidRDefault="00841EC5" w:rsidP="00841EC5">
            <w:pPr>
              <w:jc w:val="center"/>
              <w:rPr>
                <w:sz w:val="14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C13161" w:rsidRPr="00BC0384" w14:paraId="58F5EF57" w14:textId="77777777" w:rsidTr="00C13161">
        <w:trPr>
          <w:trHeight w:val="527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C5EDCC" w14:textId="77777777" w:rsidR="00C13161" w:rsidRPr="00C7336F" w:rsidRDefault="00C13161" w:rsidP="00841EC5">
            <w:pPr>
              <w:pStyle w:val="berschrift1"/>
            </w:pPr>
          </w:p>
        </w:tc>
        <w:tc>
          <w:tcPr>
            <w:tcW w:w="35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082B4" w14:textId="77777777" w:rsidR="00C13161" w:rsidRPr="00BC0384" w:rsidRDefault="00C13161" w:rsidP="00841EC5">
            <w:pPr>
              <w:rPr>
                <w:sz w:val="20"/>
                <w:szCs w:val="20"/>
                <w:lang w:val="en-US"/>
              </w:rPr>
            </w:pPr>
            <w:r w:rsidRPr="00BC0384">
              <w:rPr>
                <w:sz w:val="20"/>
                <w:szCs w:val="20"/>
                <w:lang w:val="en-US"/>
              </w:rPr>
              <w:t>FADEC</w:t>
            </w:r>
            <w:r>
              <w:rPr>
                <w:sz w:val="20"/>
                <w:szCs w:val="20"/>
                <w:lang w:val="en-US"/>
              </w:rPr>
              <w:t xml:space="preserve"> Installation</w:t>
            </w:r>
            <w:r w:rsidRPr="00BC0384">
              <w:rPr>
                <w:sz w:val="20"/>
                <w:szCs w:val="20"/>
                <w:lang w:val="en-US"/>
              </w:rPr>
              <w:t xml:space="preserve"> (Cables, PS3)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E2F3D4" w14:textId="77777777" w:rsidR="00C13161" w:rsidRPr="00BC0384" w:rsidRDefault="00C13161" w:rsidP="00841EC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lang w:val="en-US"/>
              </w:rPr>
              <w:t xml:space="preserve">Cust.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B0EDF2" w14:textId="77777777" w:rsidR="00C13161" w:rsidRPr="00BC0384" w:rsidRDefault="00C13161" w:rsidP="00841EC5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Testb</w:t>
            </w:r>
            <w:proofErr w:type="spellEnd"/>
            <w:r>
              <w:rPr>
                <w:sz w:val="20"/>
                <w:lang w:val="en-US"/>
              </w:rPr>
              <w:t xml:space="preserve">. 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A54643" w14:textId="77777777" w:rsidR="00C13161" w:rsidRPr="00BC0384" w:rsidRDefault="00C13161" w:rsidP="00841EC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lang w:val="en-US"/>
              </w:rPr>
              <w:t xml:space="preserve">Slave.  </w:t>
            </w:r>
            <w:r>
              <w:rPr>
                <w:sz w:val="20"/>
                <w:bdr w:val="single" w:sz="4" w:space="0" w:color="auto"/>
                <w:lang w:val="en-US"/>
              </w:rPr>
              <w:t>__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56104" w14:textId="77777777" w:rsidR="00C13161" w:rsidRPr="00BC0384" w:rsidRDefault="00C13161" w:rsidP="00841EC5">
            <w:pPr>
              <w:rPr>
                <w:sz w:val="20"/>
                <w:szCs w:val="20"/>
                <w:lang w:val="en-US"/>
              </w:rPr>
            </w:pPr>
          </w:p>
          <w:p w14:paraId="33E7A6C7" w14:textId="77777777" w:rsidR="00C13161" w:rsidRPr="00BC0384" w:rsidRDefault="00C13161" w:rsidP="00841EC5">
            <w:pPr>
              <w:rPr>
                <w:sz w:val="20"/>
                <w:szCs w:val="20"/>
                <w:lang w:val="en-US"/>
              </w:rPr>
            </w:pPr>
          </w:p>
        </w:tc>
      </w:tr>
      <w:tr w:rsidR="00C13161" w:rsidRPr="009B1913" w14:paraId="5F1DC2A3" w14:textId="77777777" w:rsidTr="00C13161">
        <w:trPr>
          <w:trHeight w:val="135"/>
        </w:trPr>
        <w:tc>
          <w:tcPr>
            <w:tcW w:w="4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BCEA5" w14:textId="77777777" w:rsidR="00C13161" w:rsidRPr="00BC0384" w:rsidRDefault="00C13161" w:rsidP="00841EC5">
            <w:pPr>
              <w:pStyle w:val="berschrift1"/>
              <w:rPr>
                <w:lang w:val="en-GB"/>
              </w:rPr>
            </w:pPr>
          </w:p>
        </w:tc>
        <w:tc>
          <w:tcPr>
            <w:tcW w:w="3531" w:type="dxa"/>
            <w:gridSpan w:val="4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0A637B51" w14:textId="77777777" w:rsidR="00C13161" w:rsidRPr="00BC0384" w:rsidRDefault="00C13161" w:rsidP="00841EC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vAlign w:val="center"/>
          </w:tcPr>
          <w:p w14:paraId="257E9125" w14:textId="77777777" w:rsidR="00C13161" w:rsidRPr="00BC0384" w:rsidRDefault="00C13161" w:rsidP="00841EC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6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0392ED32" w14:textId="77777777" w:rsidR="00C13161" w:rsidRPr="00BC0384" w:rsidRDefault="00C13161" w:rsidP="00841EC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65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36A245D8" w14:textId="77777777" w:rsidR="00C13161" w:rsidRPr="00BC0384" w:rsidRDefault="00C13161" w:rsidP="00841EC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5E4F88" w14:textId="77777777" w:rsidR="00C13161" w:rsidRPr="00A9594F" w:rsidRDefault="00C13161" w:rsidP="00841EC5">
            <w:pPr>
              <w:jc w:val="center"/>
              <w:rPr>
                <w:sz w:val="16"/>
                <w:szCs w:val="20"/>
                <w:lang w:val="en-US"/>
              </w:rPr>
            </w:pPr>
            <w:r w:rsidRPr="00A9594F">
              <w:rPr>
                <w:sz w:val="16"/>
                <w:szCs w:val="20"/>
                <w:lang w:val="en-US"/>
              </w:rPr>
              <w:t>Date / Stamp / Sign</w:t>
            </w:r>
          </w:p>
        </w:tc>
      </w:tr>
      <w:tr w:rsidR="00841EC5" w:rsidRPr="00F603D6" w14:paraId="3C5DADC8" w14:textId="77777777" w:rsidTr="00841EC5">
        <w:trPr>
          <w:trHeight w:val="527"/>
        </w:trPr>
        <w:tc>
          <w:tcPr>
            <w:tcW w:w="4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0C3D4" w14:textId="77777777" w:rsidR="00841EC5" w:rsidRPr="00BC0384" w:rsidRDefault="00841EC5" w:rsidP="00841EC5">
            <w:pPr>
              <w:pStyle w:val="berschrift1"/>
              <w:rPr>
                <w:lang w:val="en-GB"/>
              </w:rPr>
            </w:pPr>
          </w:p>
        </w:tc>
        <w:tc>
          <w:tcPr>
            <w:tcW w:w="197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562F9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Test ID Plug </w:t>
            </w:r>
          </w:p>
        </w:tc>
        <w:tc>
          <w:tcPr>
            <w:tcW w:w="52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52C4D2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P/N: G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558861" w14:textId="77777777" w:rsidR="00841EC5" w:rsidRPr="00A9594F" w:rsidRDefault="00841EC5" w:rsidP="00841EC5">
            <w:pPr>
              <w:jc w:val="center"/>
              <w:rPr>
                <w:sz w:val="16"/>
                <w:szCs w:val="20"/>
                <w:lang w:val="en-US"/>
              </w:rPr>
            </w:pPr>
          </w:p>
        </w:tc>
      </w:tr>
      <w:tr w:rsidR="00841EC5" w:rsidRPr="00F603D6" w14:paraId="054B29C2" w14:textId="77777777" w:rsidTr="00841EC5">
        <w:trPr>
          <w:trHeight w:val="64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0A280" w14:textId="77777777" w:rsidR="00841EC5" w:rsidRPr="00BC0384" w:rsidRDefault="00841EC5" w:rsidP="00841EC5">
            <w:pPr>
              <w:pStyle w:val="berschrift1"/>
              <w:rPr>
                <w:lang w:val="en-GB"/>
              </w:rPr>
            </w:pPr>
          </w:p>
        </w:tc>
        <w:tc>
          <w:tcPr>
            <w:tcW w:w="1972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4C70853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263" w:type="dxa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29753DD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78F490" w14:textId="77777777" w:rsidR="00841EC5" w:rsidRPr="00A9594F" w:rsidRDefault="00841EC5" w:rsidP="00841EC5">
            <w:pPr>
              <w:jc w:val="center"/>
              <w:rPr>
                <w:sz w:val="16"/>
                <w:szCs w:val="20"/>
                <w:lang w:val="en-US"/>
              </w:rPr>
            </w:pPr>
            <w:r w:rsidRPr="00A9594F">
              <w:rPr>
                <w:sz w:val="16"/>
                <w:szCs w:val="20"/>
                <w:lang w:val="en-US"/>
              </w:rPr>
              <w:t>Date / Stamp / Sign</w:t>
            </w:r>
          </w:p>
        </w:tc>
      </w:tr>
      <w:tr w:rsidR="00841EC5" w:rsidRPr="00F603D6" w14:paraId="1730A237" w14:textId="77777777" w:rsidTr="00841EC5">
        <w:trPr>
          <w:trHeight w:val="1031"/>
        </w:trPr>
        <w:tc>
          <w:tcPr>
            <w:tcW w:w="4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DAB1A" w14:textId="77777777" w:rsidR="00841EC5" w:rsidRPr="00BC0384" w:rsidRDefault="00841EC5" w:rsidP="00841EC5">
            <w:pPr>
              <w:pStyle w:val="berschrift1"/>
              <w:rPr>
                <w:lang w:val="en-GB"/>
              </w:rPr>
            </w:pPr>
          </w:p>
        </w:tc>
        <w:tc>
          <w:tcPr>
            <w:tcW w:w="1405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68E9E40D" w14:textId="77777777" w:rsidR="00841EC5" w:rsidRPr="00BC0384" w:rsidRDefault="00841EC5" w:rsidP="00841EC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FADEC Info</w:t>
            </w:r>
          </w:p>
        </w:tc>
        <w:tc>
          <w:tcPr>
            <w:tcW w:w="5830" w:type="dxa"/>
            <w:gridSpan w:val="7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DEBE3B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FADEC P/N:</w:t>
            </w:r>
          </w:p>
          <w:p w14:paraId="4F34D2C5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</w:p>
          <w:p w14:paraId="3886BACA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FADEC software P/N:</w:t>
            </w:r>
          </w:p>
          <w:p w14:paraId="23B8AE74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</w:p>
          <w:p w14:paraId="7F094E29" w14:textId="77777777" w:rsidR="00841EC5" w:rsidRPr="00BC0384" w:rsidRDefault="00841EC5" w:rsidP="00841EC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FADEC software version: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0879AD" w14:textId="77777777" w:rsidR="00841EC5" w:rsidRPr="00A9594F" w:rsidRDefault="00841EC5" w:rsidP="00841EC5">
            <w:pPr>
              <w:jc w:val="center"/>
              <w:rPr>
                <w:sz w:val="16"/>
                <w:szCs w:val="20"/>
                <w:lang w:val="en-US"/>
              </w:rPr>
            </w:pPr>
          </w:p>
        </w:tc>
      </w:tr>
      <w:tr w:rsidR="00841EC5" w:rsidRPr="00F603D6" w14:paraId="391E1AD4" w14:textId="77777777" w:rsidTr="00841EC5">
        <w:trPr>
          <w:trHeight w:val="364"/>
        </w:trPr>
        <w:tc>
          <w:tcPr>
            <w:tcW w:w="4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BCC95" w14:textId="77777777" w:rsidR="00841EC5" w:rsidRPr="00BC0384" w:rsidRDefault="00841EC5" w:rsidP="00841EC5">
            <w:pPr>
              <w:pStyle w:val="berschrift1"/>
              <w:rPr>
                <w:lang w:val="en-GB"/>
              </w:rPr>
            </w:pPr>
          </w:p>
        </w:tc>
        <w:tc>
          <w:tcPr>
            <w:tcW w:w="1405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0874373D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830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77E118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034FEE" w14:textId="77777777" w:rsidR="00841EC5" w:rsidRPr="00A9594F" w:rsidRDefault="00841EC5" w:rsidP="00841EC5">
            <w:pPr>
              <w:jc w:val="center"/>
              <w:rPr>
                <w:sz w:val="16"/>
                <w:szCs w:val="20"/>
                <w:lang w:val="en-US"/>
              </w:rPr>
            </w:pPr>
            <w:r w:rsidRPr="00A9594F">
              <w:rPr>
                <w:sz w:val="16"/>
                <w:szCs w:val="20"/>
                <w:lang w:val="en-US"/>
              </w:rPr>
              <w:t>Date / Stamp / Sign</w:t>
            </w:r>
          </w:p>
        </w:tc>
      </w:tr>
      <w:tr w:rsidR="00841EC5" w:rsidRPr="00AE46F2" w14:paraId="5B9FBF57" w14:textId="77777777" w:rsidTr="00841EC5">
        <w:trPr>
          <w:trHeight w:val="527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807CA" w14:textId="77777777" w:rsidR="00841EC5" w:rsidRPr="009B1913" w:rsidRDefault="00841EC5" w:rsidP="00841EC5">
            <w:pPr>
              <w:pStyle w:val="berschrift1"/>
              <w:rPr>
                <w:lang w:val="en-GB"/>
              </w:rPr>
            </w:pPr>
          </w:p>
        </w:tc>
        <w:tc>
          <w:tcPr>
            <w:tcW w:w="723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FA2E2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Test Cell Drain Bottles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286B0D" w14:textId="77777777" w:rsidR="00841EC5" w:rsidRPr="00AE46F2" w:rsidRDefault="00841EC5" w:rsidP="00841EC5">
            <w:pPr>
              <w:rPr>
                <w:sz w:val="20"/>
                <w:szCs w:val="20"/>
              </w:rPr>
            </w:pPr>
          </w:p>
        </w:tc>
      </w:tr>
      <w:tr w:rsidR="00841EC5" w:rsidRPr="00AE46F2" w14:paraId="3B9468AD" w14:textId="77777777" w:rsidTr="00841EC5">
        <w:trPr>
          <w:trHeight w:val="64"/>
        </w:trPr>
        <w:tc>
          <w:tcPr>
            <w:tcW w:w="4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C62D8" w14:textId="77777777" w:rsidR="00841EC5" w:rsidRPr="009B1913" w:rsidRDefault="00841EC5" w:rsidP="00841EC5">
            <w:pPr>
              <w:pStyle w:val="berschrift1"/>
              <w:rPr>
                <w:lang w:val="en-GB"/>
              </w:rPr>
            </w:pPr>
          </w:p>
        </w:tc>
        <w:tc>
          <w:tcPr>
            <w:tcW w:w="7235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8C413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B6CAF1" w14:textId="77777777" w:rsidR="00841EC5" w:rsidRPr="00AE46F2" w:rsidRDefault="00841EC5" w:rsidP="00841EC5">
            <w:pPr>
              <w:jc w:val="center"/>
              <w:rPr>
                <w:sz w:val="20"/>
                <w:szCs w:val="20"/>
              </w:rPr>
            </w:pPr>
            <w:r w:rsidRPr="00D26921">
              <w:rPr>
                <w:sz w:val="16"/>
                <w:lang w:val="en-US"/>
              </w:rPr>
              <w:t>Date / Stamp / Sign</w:t>
            </w:r>
          </w:p>
        </w:tc>
      </w:tr>
      <w:tr w:rsidR="00841EC5" w:rsidRPr="00A57B54" w14:paraId="7E6074D0" w14:textId="77777777" w:rsidTr="00841EC5">
        <w:trPr>
          <w:trHeight w:val="527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088B1" w14:textId="77777777" w:rsidR="00841EC5" w:rsidRPr="009B1913" w:rsidRDefault="00841EC5" w:rsidP="00841EC5">
            <w:pPr>
              <w:pStyle w:val="berschrift1"/>
              <w:rPr>
                <w:lang w:val="en-GB"/>
              </w:rPr>
            </w:pPr>
          </w:p>
        </w:tc>
        <w:tc>
          <w:tcPr>
            <w:tcW w:w="723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8D1F5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Check that VBV Doors are free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6B6DCF" w14:textId="77777777" w:rsidR="00841EC5" w:rsidRPr="00B47B4B" w:rsidRDefault="00841EC5" w:rsidP="00841EC5">
            <w:pPr>
              <w:rPr>
                <w:sz w:val="20"/>
                <w:szCs w:val="20"/>
                <w:lang w:val="en-US"/>
              </w:rPr>
            </w:pPr>
          </w:p>
        </w:tc>
      </w:tr>
      <w:tr w:rsidR="00841EC5" w:rsidRPr="00D26921" w14:paraId="64E491E2" w14:textId="77777777" w:rsidTr="00841EC5">
        <w:trPr>
          <w:trHeight w:val="74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4EDD" w14:textId="77777777" w:rsidR="00841EC5" w:rsidRPr="00B47B4B" w:rsidRDefault="00841EC5" w:rsidP="00841EC5">
            <w:pPr>
              <w:rPr>
                <w:sz w:val="16"/>
                <w:lang w:val="en-GB"/>
              </w:rPr>
            </w:pPr>
          </w:p>
        </w:tc>
        <w:tc>
          <w:tcPr>
            <w:tcW w:w="7235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46581" w14:textId="77777777" w:rsidR="00841EC5" w:rsidRPr="00D26921" w:rsidRDefault="00841EC5" w:rsidP="00841EC5">
            <w:pPr>
              <w:jc w:val="right"/>
              <w:rPr>
                <w:sz w:val="16"/>
                <w:lang w:val="en-US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646CAF3" w14:textId="77777777" w:rsidR="00841EC5" w:rsidRPr="00D26921" w:rsidRDefault="00841EC5" w:rsidP="00841EC5">
            <w:pPr>
              <w:jc w:val="center"/>
              <w:rPr>
                <w:sz w:val="14"/>
                <w:lang w:val="en-US"/>
              </w:rPr>
            </w:pPr>
            <w:r w:rsidRPr="00D26921">
              <w:rPr>
                <w:sz w:val="16"/>
                <w:lang w:val="en-US"/>
              </w:rPr>
              <w:t>Date / Stamp / Sign</w:t>
            </w:r>
          </w:p>
        </w:tc>
      </w:tr>
      <w:tr w:rsidR="00841EC5" w:rsidRPr="00D26921" w14:paraId="4A5D98F7" w14:textId="77777777" w:rsidTr="00841EC5">
        <w:trPr>
          <w:trHeight w:val="527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D817D" w14:textId="77777777" w:rsidR="00841EC5" w:rsidRPr="00D26921" w:rsidRDefault="00841EC5" w:rsidP="00841EC5">
            <w:pPr>
              <w:pStyle w:val="berschrift1"/>
              <w:rPr>
                <w:lang w:val="en-US"/>
              </w:rPr>
            </w:pPr>
          </w:p>
        </w:tc>
        <w:tc>
          <w:tcPr>
            <w:tcW w:w="14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1D71F4" w14:textId="77777777" w:rsidR="00841EC5" w:rsidRPr="00D26921" w:rsidRDefault="00841EC5" w:rsidP="00841EC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Fill oil</w:t>
            </w:r>
            <w:r w:rsidRPr="00D26921">
              <w:rPr>
                <w:sz w:val="20"/>
                <w:szCs w:val="20"/>
                <w:lang w:val="en-US"/>
              </w:rPr>
              <w:t>:</w:t>
            </w:r>
          </w:p>
          <w:p w14:paraId="48A95370" w14:textId="77777777" w:rsidR="00841EC5" w:rsidRPr="00D26921" w:rsidRDefault="00841EC5" w:rsidP="00841EC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6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F2D990" w14:textId="77777777" w:rsidR="00841EC5" w:rsidRPr="00714B6A" w:rsidRDefault="00841EC5" w:rsidP="00841EC5">
            <w:pPr>
              <w:rPr>
                <w:sz w:val="20"/>
                <w:szCs w:val="20"/>
                <w:lang w:val="en-US"/>
              </w:rPr>
            </w:pPr>
            <w:r w:rsidRPr="00714B6A">
              <w:rPr>
                <w:sz w:val="20"/>
                <w:szCs w:val="20"/>
                <w:lang w:val="en-US"/>
              </w:rPr>
              <w:t>Brand:</w:t>
            </w:r>
          </w:p>
          <w:p w14:paraId="5991360A" w14:textId="77777777" w:rsidR="00841EC5" w:rsidRPr="00714B6A" w:rsidRDefault="00841EC5" w:rsidP="00841EC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D2F779" w14:textId="77777777" w:rsidR="00841EC5" w:rsidRPr="00714B6A" w:rsidRDefault="00841EC5" w:rsidP="00841EC5">
            <w:pPr>
              <w:ind w:right="120"/>
              <w:jc w:val="right"/>
              <w:rPr>
                <w:sz w:val="20"/>
                <w:szCs w:val="20"/>
                <w:lang w:val="en-US"/>
              </w:rPr>
            </w:pPr>
            <w:r w:rsidRPr="00714B6A">
              <w:rPr>
                <w:sz w:val="20"/>
                <w:szCs w:val="20"/>
                <w:lang w:val="en-US"/>
              </w:rPr>
              <w:t>Liter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6CAEA1" w14:textId="77777777" w:rsidR="00841EC5" w:rsidRPr="00D26921" w:rsidRDefault="00841EC5" w:rsidP="00841EC5">
            <w:pPr>
              <w:rPr>
                <w:sz w:val="20"/>
                <w:szCs w:val="20"/>
                <w:lang w:val="en-US"/>
              </w:rPr>
            </w:pPr>
          </w:p>
          <w:p w14:paraId="7E742FE0" w14:textId="77777777" w:rsidR="00841EC5" w:rsidRPr="00D26921" w:rsidRDefault="00841EC5" w:rsidP="00841EC5">
            <w:pPr>
              <w:rPr>
                <w:sz w:val="20"/>
                <w:szCs w:val="20"/>
                <w:lang w:val="en-US"/>
              </w:rPr>
            </w:pPr>
          </w:p>
        </w:tc>
      </w:tr>
      <w:tr w:rsidR="00841EC5" w:rsidRPr="00D26921" w14:paraId="700402C1" w14:textId="77777777" w:rsidTr="00841EC5">
        <w:trPr>
          <w:trHeight w:val="251"/>
        </w:trPr>
        <w:tc>
          <w:tcPr>
            <w:tcW w:w="4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2077D" w14:textId="77777777" w:rsidR="00841EC5" w:rsidRPr="00D26921" w:rsidRDefault="00841EC5" w:rsidP="00841EC5">
            <w:pPr>
              <w:pStyle w:val="berschrift1"/>
              <w:rPr>
                <w:lang w:val="en-US"/>
              </w:rPr>
            </w:pPr>
          </w:p>
        </w:tc>
        <w:tc>
          <w:tcPr>
            <w:tcW w:w="146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5EC06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5C8311" w14:textId="77777777" w:rsidR="00841EC5" w:rsidRPr="00D26921" w:rsidRDefault="00841EC5" w:rsidP="00841EC5">
            <w:pPr>
              <w:rPr>
                <w:sz w:val="16"/>
                <w:szCs w:val="20"/>
                <w:lang w:val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1CD155" w14:textId="77777777" w:rsidR="00841EC5" w:rsidRPr="00A41A1F" w:rsidRDefault="00841EC5" w:rsidP="00841EC5">
            <w:pPr>
              <w:ind w:right="120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977F86" w14:textId="77777777" w:rsidR="00841EC5" w:rsidRPr="00D26921" w:rsidRDefault="00841EC5" w:rsidP="00841E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841EC5" w:rsidRPr="00D26921" w14:paraId="5036C753" w14:textId="77777777" w:rsidTr="00841EC5">
        <w:trPr>
          <w:trHeight w:val="527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AA677" w14:textId="77777777" w:rsidR="00841EC5" w:rsidRPr="00D26921" w:rsidRDefault="00841EC5" w:rsidP="00841EC5">
            <w:pPr>
              <w:pStyle w:val="berschrift1"/>
              <w:rPr>
                <w:lang w:val="en-US"/>
              </w:rPr>
            </w:pPr>
          </w:p>
        </w:tc>
        <w:tc>
          <w:tcPr>
            <w:tcW w:w="510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102EB" w14:textId="77777777" w:rsidR="00841EC5" w:rsidRPr="00A41A1F" w:rsidRDefault="00841EC5" w:rsidP="00841EC5">
            <w:pPr>
              <w:rPr>
                <w:sz w:val="20"/>
                <w:szCs w:val="20"/>
                <w:lang w:val="en-US"/>
              </w:rPr>
            </w:pPr>
            <w:r w:rsidRPr="00A41A1F">
              <w:rPr>
                <w:sz w:val="20"/>
                <w:szCs w:val="20"/>
                <w:lang w:val="en-US"/>
              </w:rPr>
              <w:t>Tools Check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D9A31F" w14:textId="77777777" w:rsidR="00841EC5" w:rsidRPr="00714B6A" w:rsidRDefault="00841EC5" w:rsidP="00841EC5">
            <w:pPr>
              <w:ind w:right="120"/>
              <w:rPr>
                <w:sz w:val="20"/>
                <w:szCs w:val="20"/>
                <w:lang w:val="en-US"/>
              </w:rPr>
            </w:pPr>
            <w:r w:rsidRPr="00714B6A">
              <w:rPr>
                <w:sz w:val="20"/>
                <w:szCs w:val="20"/>
                <w:lang w:val="en-US"/>
              </w:rPr>
              <w:t>Trolley Nr.: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53CD7A" w14:textId="77777777" w:rsidR="00841EC5" w:rsidRDefault="00841EC5" w:rsidP="00841EC5">
            <w:pPr>
              <w:rPr>
                <w:sz w:val="20"/>
                <w:szCs w:val="20"/>
                <w:lang w:val="en-US"/>
              </w:rPr>
            </w:pPr>
          </w:p>
          <w:p w14:paraId="07FEACC5" w14:textId="77777777" w:rsidR="00841EC5" w:rsidRPr="00D26921" w:rsidRDefault="00841EC5" w:rsidP="00841EC5">
            <w:pPr>
              <w:rPr>
                <w:sz w:val="20"/>
                <w:szCs w:val="20"/>
                <w:lang w:val="en-US"/>
              </w:rPr>
            </w:pPr>
          </w:p>
        </w:tc>
      </w:tr>
      <w:tr w:rsidR="00841EC5" w:rsidRPr="00D26921" w14:paraId="26E7695D" w14:textId="77777777" w:rsidTr="00841EC5">
        <w:trPr>
          <w:trHeight w:val="251"/>
        </w:trPr>
        <w:tc>
          <w:tcPr>
            <w:tcW w:w="4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9991C" w14:textId="77777777" w:rsidR="00841EC5" w:rsidRPr="00D26921" w:rsidRDefault="00841EC5" w:rsidP="00841EC5">
            <w:pPr>
              <w:pStyle w:val="berschrift1"/>
              <w:rPr>
                <w:lang w:val="en-US"/>
              </w:rPr>
            </w:pPr>
          </w:p>
        </w:tc>
        <w:tc>
          <w:tcPr>
            <w:tcW w:w="5108" w:type="dxa"/>
            <w:gridSpan w:val="6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19C3BED6" w14:textId="77777777" w:rsidR="00841EC5" w:rsidRPr="00A41A1F" w:rsidRDefault="00841EC5" w:rsidP="00841EC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7CCE4B" w14:textId="77777777" w:rsidR="00841EC5" w:rsidRPr="00714B6A" w:rsidRDefault="00841EC5" w:rsidP="00841EC5">
            <w:pPr>
              <w:ind w:right="120"/>
              <w:rPr>
                <w:sz w:val="20"/>
                <w:szCs w:val="20"/>
                <w:lang w:val="en-US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02CFB7" w14:textId="77777777" w:rsidR="00841EC5" w:rsidRPr="00D26921" w:rsidRDefault="00841EC5" w:rsidP="00841EC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16"/>
              </w:rPr>
              <w:t xml:space="preserve">Date / Stamp / </w:t>
            </w:r>
            <w:proofErr w:type="spellStart"/>
            <w:r>
              <w:rPr>
                <w:sz w:val="16"/>
              </w:rPr>
              <w:t>Sign</w:t>
            </w:r>
            <w:proofErr w:type="spellEnd"/>
          </w:p>
        </w:tc>
      </w:tr>
      <w:tr w:rsidR="00841EC5" w:rsidRPr="00D26921" w14:paraId="6965D2D8" w14:textId="77777777" w:rsidTr="00841EC5">
        <w:trPr>
          <w:trHeight w:val="527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1CC03" w14:textId="77777777" w:rsidR="00841EC5" w:rsidRPr="00D26921" w:rsidRDefault="00841EC5" w:rsidP="00841EC5">
            <w:pPr>
              <w:pStyle w:val="berschrift1"/>
              <w:rPr>
                <w:lang w:val="en-US"/>
              </w:rPr>
            </w:pPr>
          </w:p>
        </w:tc>
        <w:tc>
          <w:tcPr>
            <w:tcW w:w="510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C3D8C" w14:textId="77777777" w:rsidR="00841EC5" w:rsidRPr="00A41A1F" w:rsidRDefault="00841EC5" w:rsidP="00841EC5">
            <w:pPr>
              <w:rPr>
                <w:sz w:val="20"/>
                <w:szCs w:val="20"/>
                <w:lang w:val="en-US"/>
              </w:rPr>
            </w:pPr>
            <w:r w:rsidRPr="00A41A1F">
              <w:rPr>
                <w:sz w:val="20"/>
                <w:szCs w:val="20"/>
                <w:lang w:val="en-US"/>
              </w:rPr>
              <w:t>Tools Check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91EF04" w14:textId="77777777" w:rsidR="00841EC5" w:rsidRPr="00714B6A" w:rsidRDefault="00841EC5" w:rsidP="00841EC5">
            <w:pPr>
              <w:ind w:right="120"/>
              <w:rPr>
                <w:sz w:val="20"/>
                <w:szCs w:val="20"/>
                <w:lang w:val="en-US"/>
              </w:rPr>
            </w:pPr>
            <w:r w:rsidRPr="00714B6A">
              <w:rPr>
                <w:sz w:val="20"/>
                <w:szCs w:val="20"/>
                <w:lang w:val="en-US"/>
              </w:rPr>
              <w:t>Trolley Nr.: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8B270D" w14:textId="77777777" w:rsidR="00841EC5" w:rsidRPr="00D26921" w:rsidRDefault="00841EC5" w:rsidP="00841EC5">
            <w:pPr>
              <w:rPr>
                <w:sz w:val="20"/>
                <w:szCs w:val="20"/>
                <w:lang w:val="en-US"/>
              </w:rPr>
            </w:pPr>
          </w:p>
        </w:tc>
      </w:tr>
      <w:tr w:rsidR="00841EC5" w:rsidRPr="00D26921" w14:paraId="3D523775" w14:textId="77777777" w:rsidTr="00841EC5">
        <w:trPr>
          <w:trHeight w:val="145"/>
        </w:trPr>
        <w:tc>
          <w:tcPr>
            <w:tcW w:w="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A05C" w14:textId="77777777" w:rsidR="00841EC5" w:rsidRPr="00D26921" w:rsidRDefault="00841EC5" w:rsidP="00841EC5">
            <w:pPr>
              <w:rPr>
                <w:sz w:val="16"/>
                <w:lang w:val="en-US"/>
              </w:rPr>
            </w:pPr>
          </w:p>
        </w:tc>
        <w:tc>
          <w:tcPr>
            <w:tcW w:w="723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28E83" w14:textId="77777777" w:rsidR="00841EC5" w:rsidRPr="00D26921" w:rsidRDefault="00841EC5" w:rsidP="00841EC5">
            <w:pPr>
              <w:jc w:val="right"/>
              <w:rPr>
                <w:sz w:val="16"/>
                <w:lang w:val="en-US"/>
              </w:rPr>
            </w:pPr>
          </w:p>
        </w:tc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A320E10" w14:textId="77777777" w:rsidR="00841EC5" w:rsidRPr="00D26921" w:rsidRDefault="00841EC5" w:rsidP="00841EC5">
            <w:pPr>
              <w:jc w:val="center"/>
              <w:rPr>
                <w:sz w:val="14"/>
                <w:lang w:val="en-US"/>
              </w:rPr>
            </w:pPr>
            <w:r w:rsidRPr="00D26921">
              <w:rPr>
                <w:sz w:val="16"/>
                <w:lang w:val="en-US"/>
              </w:rPr>
              <w:t>Date / Stamp / Sign</w:t>
            </w:r>
          </w:p>
        </w:tc>
      </w:tr>
    </w:tbl>
    <w:p w14:paraId="16264D76" w14:textId="77777777" w:rsidR="00E630DE" w:rsidRPr="00292810" w:rsidRDefault="00F603D6" w:rsidP="00292810">
      <w:r>
        <w:t xml:space="preserve"> </w:t>
      </w:r>
    </w:p>
    <w:sectPr w:rsidR="00E630DE" w:rsidRPr="00292810" w:rsidSect="00B71703">
      <w:headerReference w:type="default" r:id="rId8"/>
      <w:footerReference w:type="default" r:id="rId9"/>
      <w:pgSz w:w="11906" w:h="16838"/>
      <w:pgMar w:top="720" w:right="720" w:bottom="720" w:left="72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1AB75" w14:textId="77777777" w:rsidR="001F584A" w:rsidRDefault="001F584A" w:rsidP="00B71703">
      <w:r>
        <w:separator/>
      </w:r>
    </w:p>
  </w:endnote>
  <w:endnote w:type="continuationSeparator" w:id="0">
    <w:p w14:paraId="65782F73" w14:textId="77777777" w:rsidR="001F584A" w:rsidRDefault="001F584A" w:rsidP="00B71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7E210" w14:textId="77777777" w:rsidR="00E30675" w:rsidRPr="00E30675" w:rsidRDefault="00E30675" w:rsidP="00E30675">
    <w:pPr>
      <w:pStyle w:val="Fuzeile"/>
      <w:rPr>
        <w:sz w:val="16"/>
      </w:rPr>
    </w:pPr>
    <w:proofErr w:type="spellStart"/>
    <w:r w:rsidRPr="00E30675">
      <w:rPr>
        <w:sz w:val="16"/>
      </w:rPr>
      <w:t>Basisdocument</w:t>
    </w:r>
    <w:proofErr w:type="spellEnd"/>
    <w:r w:rsidRPr="00E30675">
      <w:rPr>
        <w:sz w:val="16"/>
      </w:rPr>
      <w:t xml:space="preserve">: </w:t>
    </w:r>
    <w:r w:rsidR="004D211D">
      <w:rPr>
        <w:sz w:val="16"/>
      </w:rPr>
      <w:t>AA07-05/01</w:t>
    </w:r>
  </w:p>
  <w:p w14:paraId="2C0849D8" w14:textId="77777777" w:rsidR="00E30675" w:rsidRPr="00E30675" w:rsidRDefault="00E30675" w:rsidP="00E30675">
    <w:pPr>
      <w:pStyle w:val="Fuzeile"/>
      <w:rPr>
        <w:sz w:val="16"/>
      </w:rPr>
    </w:pPr>
    <w:r w:rsidRPr="00E30675">
      <w:rPr>
        <w:sz w:val="16"/>
      </w:rPr>
      <w:t xml:space="preserve">MTU Maintenance Berlin-Brandenburg GmbH - Ein Unternehmen der MTU Aero </w:t>
    </w:r>
    <w:proofErr w:type="spellStart"/>
    <w:r w:rsidRPr="00E30675">
      <w:rPr>
        <w:sz w:val="16"/>
      </w:rPr>
      <w:t>Engines</w:t>
    </w:r>
    <w:proofErr w:type="spellEnd"/>
  </w:p>
  <w:p w14:paraId="5505A8A0" w14:textId="77777777" w:rsidR="00E30675" w:rsidRPr="00E30675" w:rsidRDefault="00E30675" w:rsidP="00E30675">
    <w:pPr>
      <w:pStyle w:val="Fuzeile"/>
      <w:rPr>
        <w:sz w:val="16"/>
      </w:rPr>
    </w:pPr>
    <w:r w:rsidRPr="00E30675">
      <w:rPr>
        <w:sz w:val="16"/>
      </w:rPr>
      <w:t xml:space="preserve">Urheberrechtlich geschützt von MTU Maintenance Berlin-Brandenburg GmbH / Property Data </w:t>
    </w:r>
    <w:proofErr w:type="spellStart"/>
    <w:r w:rsidRPr="00E30675">
      <w:rPr>
        <w:sz w:val="16"/>
      </w:rPr>
      <w:t>of</w:t>
    </w:r>
    <w:proofErr w:type="spellEnd"/>
    <w:r w:rsidRPr="00E30675">
      <w:rPr>
        <w:sz w:val="16"/>
      </w:rPr>
      <w:t xml:space="preserve"> MTU Maintenance Berlin-Brandenburg GmbH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B5BCF" w14:textId="77777777" w:rsidR="001F584A" w:rsidRDefault="001F584A" w:rsidP="00B71703">
      <w:r>
        <w:separator/>
      </w:r>
    </w:p>
  </w:footnote>
  <w:footnote w:type="continuationSeparator" w:id="0">
    <w:p w14:paraId="7A822293" w14:textId="77777777" w:rsidR="001F584A" w:rsidRDefault="001F584A" w:rsidP="00B71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2090"/>
      <w:gridCol w:w="5972"/>
      <w:gridCol w:w="2394"/>
    </w:tblGrid>
    <w:tr w:rsidR="00B71703" w14:paraId="08A11E58" w14:textId="77777777" w:rsidTr="00B71703">
      <w:trPr>
        <w:trHeight w:val="397"/>
      </w:trPr>
      <w:tc>
        <w:tcPr>
          <w:tcW w:w="2093" w:type="dxa"/>
          <w:vMerge w:val="restart"/>
          <w:vAlign w:val="center"/>
        </w:tcPr>
        <w:p w14:paraId="3AB466A1" w14:textId="77777777" w:rsidR="00B71703" w:rsidRDefault="00B71703" w:rsidP="00B71703">
          <w:pPr>
            <w:pStyle w:val="Kopfzeile"/>
            <w:jc w:val="center"/>
          </w:pPr>
          <w:r>
            <w:rPr>
              <w:noProof/>
              <w:lang w:val="en-GB"/>
            </w:rPr>
            <w:drawing>
              <wp:inline distT="0" distB="0" distL="0" distR="0" wp14:anchorId="29062E2E" wp14:editId="6D267359">
                <wp:extent cx="1111033" cy="532738"/>
                <wp:effectExtent l="0" t="0" r="0" b="1270"/>
                <wp:docPr id="1" name="Grafik 1" descr="L:\linfo\Verschiedenes\LOGOS\MTU Maintenance\mtuproc_m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:\linfo\Verschiedenes\LOGOS\MTU Maintenance\mtuproc_m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7910" cy="536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Merge w:val="restart"/>
          <w:vAlign w:val="center"/>
        </w:tcPr>
        <w:p w14:paraId="35D201CF" w14:textId="77777777" w:rsidR="00B71703" w:rsidRPr="00602E39" w:rsidRDefault="00B71703" w:rsidP="00B71703">
          <w:pPr>
            <w:pStyle w:val="Kopfzeile"/>
            <w:jc w:val="center"/>
            <w:rPr>
              <w:b/>
              <w:lang w:val="en-GB"/>
            </w:rPr>
          </w:pPr>
          <w:r w:rsidRPr="00602E39">
            <w:rPr>
              <w:b/>
              <w:lang w:val="en-GB"/>
            </w:rPr>
            <w:t xml:space="preserve">ENGINE RIGGING PROTOCOL </w:t>
          </w:r>
          <w:r w:rsidR="00602E39" w:rsidRPr="00602E39">
            <w:rPr>
              <w:b/>
              <w:lang w:val="en-GB"/>
            </w:rPr>
            <w:t>CF</w:t>
          </w:r>
          <w:r w:rsidR="00C11A0F">
            <w:rPr>
              <w:b/>
              <w:lang w:val="en-GB"/>
            </w:rPr>
            <w:t>M</w:t>
          </w:r>
          <w:r w:rsidR="00602E39" w:rsidRPr="00602E39">
            <w:rPr>
              <w:b/>
              <w:lang w:val="en-GB"/>
            </w:rPr>
            <w:t>56-7B</w:t>
          </w:r>
        </w:p>
      </w:tc>
      <w:tc>
        <w:tcPr>
          <w:tcW w:w="2418" w:type="dxa"/>
          <w:vAlign w:val="center"/>
        </w:tcPr>
        <w:p w14:paraId="549C3B70" w14:textId="77777777" w:rsidR="00B71703" w:rsidRDefault="00C86C84" w:rsidP="00FA1F34">
          <w:pPr>
            <w:pStyle w:val="Kopfzeile"/>
            <w:jc w:val="center"/>
          </w:pPr>
          <w:r>
            <w:t>FO-SB-535</w:t>
          </w:r>
        </w:p>
      </w:tc>
    </w:tr>
    <w:tr w:rsidR="00B71703" w14:paraId="03B0CB04" w14:textId="77777777" w:rsidTr="00B71703">
      <w:tc>
        <w:tcPr>
          <w:tcW w:w="2093" w:type="dxa"/>
          <w:vMerge/>
        </w:tcPr>
        <w:p w14:paraId="2815C39A" w14:textId="77777777" w:rsidR="00B71703" w:rsidRDefault="00B71703">
          <w:pPr>
            <w:pStyle w:val="Kopfzeile"/>
          </w:pPr>
        </w:p>
      </w:tc>
      <w:tc>
        <w:tcPr>
          <w:tcW w:w="6095" w:type="dxa"/>
          <w:vMerge/>
        </w:tcPr>
        <w:p w14:paraId="65FDB62C" w14:textId="77777777" w:rsidR="00B71703" w:rsidRDefault="00B71703">
          <w:pPr>
            <w:pStyle w:val="Kopfzeile"/>
          </w:pPr>
        </w:p>
      </w:tc>
      <w:tc>
        <w:tcPr>
          <w:tcW w:w="2418" w:type="dxa"/>
          <w:vAlign w:val="center"/>
        </w:tcPr>
        <w:p w14:paraId="51429DE9" w14:textId="77777777" w:rsidR="00B71703" w:rsidRDefault="00C86C84" w:rsidP="00406230">
          <w:pPr>
            <w:pStyle w:val="Kopfzeile"/>
            <w:jc w:val="center"/>
          </w:pPr>
          <w:proofErr w:type="spellStart"/>
          <w:r>
            <w:t>Issue</w:t>
          </w:r>
          <w:proofErr w:type="spellEnd"/>
          <w:r w:rsidR="00B7379D">
            <w:t>/Date</w:t>
          </w:r>
          <w:r>
            <w:t>: 01/2024</w:t>
          </w:r>
        </w:p>
      </w:tc>
    </w:tr>
    <w:tr w:rsidR="00B71703" w14:paraId="791D31C1" w14:textId="77777777" w:rsidTr="00B71703">
      <w:tc>
        <w:tcPr>
          <w:tcW w:w="2093" w:type="dxa"/>
          <w:vMerge/>
        </w:tcPr>
        <w:p w14:paraId="306903FD" w14:textId="77777777" w:rsidR="00B71703" w:rsidRDefault="00B71703">
          <w:pPr>
            <w:pStyle w:val="Kopfzeile"/>
          </w:pPr>
        </w:p>
      </w:tc>
      <w:tc>
        <w:tcPr>
          <w:tcW w:w="6095" w:type="dxa"/>
          <w:vMerge/>
        </w:tcPr>
        <w:p w14:paraId="47CAC8D7" w14:textId="77777777" w:rsidR="00B71703" w:rsidRDefault="00B71703">
          <w:pPr>
            <w:pStyle w:val="Kopfzeile"/>
          </w:pPr>
        </w:p>
      </w:tc>
      <w:tc>
        <w:tcPr>
          <w:tcW w:w="2418" w:type="dxa"/>
          <w:vAlign w:val="center"/>
        </w:tcPr>
        <w:p w14:paraId="4987C855" w14:textId="77777777" w:rsidR="00B71703" w:rsidRDefault="00B71703" w:rsidP="00B71703">
          <w:pPr>
            <w:pStyle w:val="Kopfzeile"/>
            <w:jc w:val="center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D3BF6">
            <w:rPr>
              <w:noProof/>
            </w:rPr>
            <w:t>3</w:t>
          </w:r>
          <w:r>
            <w:fldChar w:fldCharType="end"/>
          </w:r>
          <w:r>
            <w:t xml:space="preserve"> </w:t>
          </w:r>
          <w:proofErr w:type="spellStart"/>
          <w:r>
            <w:t>of</w:t>
          </w:r>
          <w:proofErr w:type="spellEnd"/>
          <w:r>
            <w:t xml:space="preserve"> </w:t>
          </w:r>
          <w:fldSimple w:instr=" NUMPAGES   \* MERGEFORMAT ">
            <w:r w:rsidR="00ED3BF6">
              <w:rPr>
                <w:noProof/>
              </w:rPr>
              <w:t>3</w:t>
            </w:r>
          </w:fldSimple>
        </w:p>
      </w:tc>
    </w:tr>
  </w:tbl>
  <w:p w14:paraId="700AA0E3" w14:textId="77777777" w:rsidR="00B71703" w:rsidRDefault="00B7170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91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573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6D717F2"/>
    <w:multiLevelType w:val="hybridMultilevel"/>
    <w:tmpl w:val="A2542234"/>
    <w:lvl w:ilvl="0" w:tplc="36085D1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32FA9"/>
    <w:multiLevelType w:val="multilevel"/>
    <w:tmpl w:val="346EC3E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4D77607"/>
    <w:multiLevelType w:val="hybridMultilevel"/>
    <w:tmpl w:val="54BC00CE"/>
    <w:lvl w:ilvl="0" w:tplc="6A0CD8D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1F216C"/>
    <w:multiLevelType w:val="hybridMultilevel"/>
    <w:tmpl w:val="AB8A5DF2"/>
    <w:lvl w:ilvl="0" w:tplc="4BE27BD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34A28"/>
    <w:multiLevelType w:val="hybridMultilevel"/>
    <w:tmpl w:val="4D0C51A6"/>
    <w:lvl w:ilvl="0" w:tplc="948AF47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D751B5"/>
    <w:multiLevelType w:val="hybridMultilevel"/>
    <w:tmpl w:val="E65E441E"/>
    <w:lvl w:ilvl="0" w:tplc="820A3A30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B267AC"/>
    <w:multiLevelType w:val="hybridMultilevel"/>
    <w:tmpl w:val="9D5EB2FE"/>
    <w:lvl w:ilvl="0" w:tplc="9C38AF9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FE19C9"/>
    <w:multiLevelType w:val="hybridMultilevel"/>
    <w:tmpl w:val="E864D372"/>
    <w:lvl w:ilvl="0" w:tplc="BCA48DB6">
      <w:start w:val="1"/>
      <w:numFmt w:val="decimal"/>
      <w:lvlText w:val="%1.1.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294980">
    <w:abstractNumId w:val="2"/>
  </w:num>
  <w:num w:numId="2" w16cid:durableId="977609655">
    <w:abstractNumId w:val="3"/>
  </w:num>
  <w:num w:numId="3" w16cid:durableId="1715930174">
    <w:abstractNumId w:val="4"/>
  </w:num>
  <w:num w:numId="4" w16cid:durableId="1847592835">
    <w:abstractNumId w:val="4"/>
  </w:num>
  <w:num w:numId="5" w16cid:durableId="1835148619">
    <w:abstractNumId w:val="4"/>
  </w:num>
  <w:num w:numId="6" w16cid:durableId="2089770785">
    <w:abstractNumId w:val="4"/>
  </w:num>
  <w:num w:numId="7" w16cid:durableId="927808989">
    <w:abstractNumId w:val="2"/>
  </w:num>
  <w:num w:numId="8" w16cid:durableId="15234218">
    <w:abstractNumId w:val="4"/>
  </w:num>
  <w:num w:numId="9" w16cid:durableId="2109231236">
    <w:abstractNumId w:val="7"/>
  </w:num>
  <w:num w:numId="10" w16cid:durableId="185139597">
    <w:abstractNumId w:val="7"/>
  </w:num>
  <w:num w:numId="11" w16cid:durableId="1744915307">
    <w:abstractNumId w:val="5"/>
  </w:num>
  <w:num w:numId="12" w16cid:durableId="501043467">
    <w:abstractNumId w:val="6"/>
  </w:num>
  <w:num w:numId="13" w16cid:durableId="1689139406">
    <w:abstractNumId w:val="1"/>
  </w:num>
  <w:num w:numId="14" w16cid:durableId="1279066339">
    <w:abstractNumId w:val="8"/>
  </w:num>
  <w:num w:numId="15" w16cid:durableId="164832630">
    <w:abstractNumId w:val="8"/>
  </w:num>
  <w:num w:numId="16" w16cid:durableId="1297880781">
    <w:abstractNumId w:val="8"/>
  </w:num>
  <w:num w:numId="17" w16cid:durableId="106564282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B54"/>
    <w:rsid w:val="00057965"/>
    <w:rsid w:val="00092157"/>
    <w:rsid w:val="000C0707"/>
    <w:rsid w:val="001316B3"/>
    <w:rsid w:val="00133E7C"/>
    <w:rsid w:val="00167AD8"/>
    <w:rsid w:val="00180BD3"/>
    <w:rsid w:val="001C1451"/>
    <w:rsid w:val="001E6652"/>
    <w:rsid w:val="001F584A"/>
    <w:rsid w:val="001F7CDE"/>
    <w:rsid w:val="0020661B"/>
    <w:rsid w:val="00240E56"/>
    <w:rsid w:val="002573D1"/>
    <w:rsid w:val="002576C9"/>
    <w:rsid w:val="00292810"/>
    <w:rsid w:val="002F3D3D"/>
    <w:rsid w:val="00300538"/>
    <w:rsid w:val="00312FF6"/>
    <w:rsid w:val="00324345"/>
    <w:rsid w:val="00330C8E"/>
    <w:rsid w:val="00332DEF"/>
    <w:rsid w:val="00342BAF"/>
    <w:rsid w:val="003473ED"/>
    <w:rsid w:val="00365B9E"/>
    <w:rsid w:val="00380D69"/>
    <w:rsid w:val="003C17CA"/>
    <w:rsid w:val="003F230B"/>
    <w:rsid w:val="004048F9"/>
    <w:rsid w:val="00404EFD"/>
    <w:rsid w:val="00406230"/>
    <w:rsid w:val="004301E3"/>
    <w:rsid w:val="00451A68"/>
    <w:rsid w:val="00467FF0"/>
    <w:rsid w:val="004A3C4D"/>
    <w:rsid w:val="004D2104"/>
    <w:rsid w:val="004D211D"/>
    <w:rsid w:val="004D5DBF"/>
    <w:rsid w:val="00504EC9"/>
    <w:rsid w:val="005627F5"/>
    <w:rsid w:val="00591759"/>
    <w:rsid w:val="005E359E"/>
    <w:rsid w:val="005E7759"/>
    <w:rsid w:val="005F4681"/>
    <w:rsid w:val="00602E39"/>
    <w:rsid w:val="00603B50"/>
    <w:rsid w:val="0060692F"/>
    <w:rsid w:val="0062768E"/>
    <w:rsid w:val="006361F3"/>
    <w:rsid w:val="006420BD"/>
    <w:rsid w:val="006A783C"/>
    <w:rsid w:val="006B3095"/>
    <w:rsid w:val="006C01B4"/>
    <w:rsid w:val="006C2616"/>
    <w:rsid w:val="006D226E"/>
    <w:rsid w:val="00710308"/>
    <w:rsid w:val="00714B6A"/>
    <w:rsid w:val="00714D82"/>
    <w:rsid w:val="0075134A"/>
    <w:rsid w:val="0078452B"/>
    <w:rsid w:val="00786860"/>
    <w:rsid w:val="007C14FA"/>
    <w:rsid w:val="007C6FC1"/>
    <w:rsid w:val="007E0DE6"/>
    <w:rsid w:val="007E2930"/>
    <w:rsid w:val="008009D2"/>
    <w:rsid w:val="008077E3"/>
    <w:rsid w:val="00823BE8"/>
    <w:rsid w:val="00825C70"/>
    <w:rsid w:val="0083290C"/>
    <w:rsid w:val="00841EC5"/>
    <w:rsid w:val="008576A7"/>
    <w:rsid w:val="00876574"/>
    <w:rsid w:val="00884689"/>
    <w:rsid w:val="008C1170"/>
    <w:rsid w:val="008C7E14"/>
    <w:rsid w:val="009210CF"/>
    <w:rsid w:val="00965E37"/>
    <w:rsid w:val="00986DE5"/>
    <w:rsid w:val="009B1913"/>
    <w:rsid w:val="009B2663"/>
    <w:rsid w:val="009D4B10"/>
    <w:rsid w:val="00A24A31"/>
    <w:rsid w:val="00A41A1F"/>
    <w:rsid w:val="00A532C0"/>
    <w:rsid w:val="00A57B54"/>
    <w:rsid w:val="00A62804"/>
    <w:rsid w:val="00A6727A"/>
    <w:rsid w:val="00A72E5E"/>
    <w:rsid w:val="00A9594F"/>
    <w:rsid w:val="00AE46F2"/>
    <w:rsid w:val="00B002E0"/>
    <w:rsid w:val="00B06BAB"/>
    <w:rsid w:val="00B26725"/>
    <w:rsid w:val="00B47B4B"/>
    <w:rsid w:val="00B71703"/>
    <w:rsid w:val="00B7379D"/>
    <w:rsid w:val="00B90FC9"/>
    <w:rsid w:val="00B94EE8"/>
    <w:rsid w:val="00BA47C3"/>
    <w:rsid w:val="00BA6E62"/>
    <w:rsid w:val="00BC0384"/>
    <w:rsid w:val="00C10119"/>
    <w:rsid w:val="00C11A0F"/>
    <w:rsid w:val="00C13161"/>
    <w:rsid w:val="00C31264"/>
    <w:rsid w:val="00C43F23"/>
    <w:rsid w:val="00C708C1"/>
    <w:rsid w:val="00C7336F"/>
    <w:rsid w:val="00C73B13"/>
    <w:rsid w:val="00C802E4"/>
    <w:rsid w:val="00C85E7B"/>
    <w:rsid w:val="00C86C84"/>
    <w:rsid w:val="00CA0DC8"/>
    <w:rsid w:val="00CA3C04"/>
    <w:rsid w:val="00CA5A85"/>
    <w:rsid w:val="00CB4A2E"/>
    <w:rsid w:val="00D26921"/>
    <w:rsid w:val="00D26EF8"/>
    <w:rsid w:val="00D35CEF"/>
    <w:rsid w:val="00D42539"/>
    <w:rsid w:val="00D718EB"/>
    <w:rsid w:val="00DA549B"/>
    <w:rsid w:val="00DB36DC"/>
    <w:rsid w:val="00DE3DDB"/>
    <w:rsid w:val="00DF085A"/>
    <w:rsid w:val="00DF2422"/>
    <w:rsid w:val="00DF34F4"/>
    <w:rsid w:val="00E30272"/>
    <w:rsid w:val="00E30675"/>
    <w:rsid w:val="00E439C5"/>
    <w:rsid w:val="00E46A09"/>
    <w:rsid w:val="00E630DE"/>
    <w:rsid w:val="00E65479"/>
    <w:rsid w:val="00E82747"/>
    <w:rsid w:val="00EC2D47"/>
    <w:rsid w:val="00ED23B0"/>
    <w:rsid w:val="00ED3BF6"/>
    <w:rsid w:val="00ED7327"/>
    <w:rsid w:val="00EE76FE"/>
    <w:rsid w:val="00EF5F56"/>
    <w:rsid w:val="00EF6AAF"/>
    <w:rsid w:val="00F00CD8"/>
    <w:rsid w:val="00F60272"/>
    <w:rsid w:val="00F603D6"/>
    <w:rsid w:val="00F63331"/>
    <w:rsid w:val="00FA1F34"/>
    <w:rsid w:val="00FA55F6"/>
    <w:rsid w:val="00FA56D6"/>
    <w:rsid w:val="00FC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EDE8A7B"/>
  <w15:docId w15:val="{58769B1D-1B7C-4ECD-9265-954606504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Times New Roman"/>
        <w:sz w:val="24"/>
        <w:szCs w:val="24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24345"/>
  </w:style>
  <w:style w:type="paragraph" w:styleId="berschrift1">
    <w:name w:val="heading 1"/>
    <w:basedOn w:val="Standard"/>
    <w:next w:val="Standard"/>
    <w:link w:val="berschrift1Zchn"/>
    <w:uiPriority w:val="9"/>
    <w:qFormat/>
    <w:rsid w:val="002576C9"/>
    <w:pPr>
      <w:keepNext/>
      <w:numPr>
        <w:numId w:val="17"/>
      </w:numPr>
      <w:spacing w:before="240" w:after="60"/>
      <w:ind w:left="432"/>
      <w:jc w:val="center"/>
      <w:outlineLvl w:val="0"/>
    </w:pPr>
    <w:rPr>
      <w:rFonts w:eastAsiaTheme="majorEastAsia" w:cstheme="majorBidi"/>
      <w:b/>
      <w:bCs/>
      <w:kern w:val="32"/>
      <w:sz w:val="20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EF6AAF"/>
    <w:pPr>
      <w:keepNext/>
      <w:numPr>
        <w:ilvl w:val="1"/>
        <w:numId w:val="17"/>
      </w:numPr>
      <w:spacing w:before="240" w:after="60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9210CF"/>
    <w:pPr>
      <w:keepNext/>
      <w:numPr>
        <w:ilvl w:val="2"/>
        <w:numId w:val="17"/>
      </w:numPr>
      <w:spacing w:before="240" w:after="60"/>
      <w:outlineLvl w:val="2"/>
    </w:pPr>
    <w:rPr>
      <w:rFonts w:eastAsiaTheme="majorEastAsia" w:cstheme="majorBidi"/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2768E"/>
    <w:pPr>
      <w:keepNext/>
      <w:numPr>
        <w:ilvl w:val="3"/>
        <w:numId w:val="17"/>
      </w:numPr>
      <w:spacing w:before="240" w:after="60"/>
      <w:outlineLvl w:val="3"/>
    </w:pPr>
    <w:rPr>
      <w:rFonts w:cstheme="majorBidi"/>
      <w:b/>
      <w:bCs/>
      <w:sz w:val="22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62768E"/>
    <w:pPr>
      <w:numPr>
        <w:ilvl w:val="4"/>
        <w:numId w:val="17"/>
      </w:numPr>
      <w:spacing w:before="240" w:after="60"/>
      <w:outlineLvl w:val="4"/>
    </w:pPr>
    <w:rPr>
      <w:rFonts w:cstheme="majorBidi"/>
      <w:b/>
      <w:bCs/>
      <w:i/>
      <w:iCs/>
      <w:sz w:val="22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62768E"/>
    <w:pPr>
      <w:numPr>
        <w:ilvl w:val="5"/>
        <w:numId w:val="17"/>
      </w:num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9210CF"/>
    <w:pPr>
      <w:spacing w:before="240" w:after="60"/>
      <w:ind w:left="1296" w:hanging="1296"/>
      <w:outlineLvl w:val="6"/>
    </w:p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2768E"/>
    <w:pPr>
      <w:numPr>
        <w:ilvl w:val="7"/>
        <w:numId w:val="17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2768E"/>
    <w:pPr>
      <w:numPr>
        <w:ilvl w:val="8"/>
        <w:numId w:val="17"/>
      </w:num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576C9"/>
    <w:rPr>
      <w:rFonts w:eastAsiaTheme="majorEastAsia" w:cstheme="majorBidi"/>
      <w:b/>
      <w:bCs/>
      <w:kern w:val="32"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F6AAF"/>
    <w:rPr>
      <w:rFonts w:eastAsiaTheme="majorEastAsia" w:cstheme="majorBidi"/>
      <w:b/>
      <w:bCs/>
      <w:iCs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210CF"/>
    <w:rPr>
      <w:rFonts w:eastAsiaTheme="majorEastAsia" w:cstheme="majorBidi"/>
      <w:b/>
      <w:bCs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A3C4D"/>
    <w:rPr>
      <w:rFonts w:cstheme="majorBidi"/>
      <w:b/>
      <w:bCs/>
      <w:sz w:val="22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A3C4D"/>
    <w:rPr>
      <w:rFonts w:cstheme="majorBidi"/>
      <w:b/>
      <w:bCs/>
      <w:i/>
      <w:iCs/>
      <w:sz w:val="22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4A3C4D"/>
    <w:rPr>
      <w:rFonts w:cstheme="majorBidi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9210CF"/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A3C4D"/>
    <w:rPr>
      <w:i/>
      <w:iCs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A3C4D"/>
    <w:rPr>
      <w:rFonts w:asciiTheme="majorHAnsi" w:eastAsiaTheme="majorEastAsia" w:hAnsiTheme="majorHAnsi"/>
      <w:sz w:val="22"/>
      <w:szCs w:val="2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A3C4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A3C4D"/>
    <w:rPr>
      <w:rFonts w:asciiTheme="majorHAnsi" w:eastAsiaTheme="majorEastAsia" w:hAnsiTheme="majorHAnsi"/>
      <w:sz w:val="24"/>
      <w:szCs w:val="24"/>
    </w:rPr>
  </w:style>
  <w:style w:type="character" w:styleId="Fett">
    <w:name w:val="Strong"/>
    <w:basedOn w:val="Absatz-Standardschriftart"/>
    <w:uiPriority w:val="22"/>
    <w:qFormat/>
    <w:rsid w:val="004A3C4D"/>
    <w:rPr>
      <w:b/>
      <w:bCs/>
    </w:rPr>
  </w:style>
  <w:style w:type="character" w:styleId="Hervorhebung">
    <w:name w:val="Emphasis"/>
    <w:basedOn w:val="Absatz-Standardschriftart"/>
    <w:uiPriority w:val="20"/>
    <w:qFormat/>
    <w:rsid w:val="004A3C4D"/>
    <w:rPr>
      <w:rFonts w:asciiTheme="minorHAnsi" w:hAnsiTheme="minorHAnsi"/>
      <w:b/>
      <w:i/>
      <w:iCs/>
    </w:rPr>
  </w:style>
  <w:style w:type="paragraph" w:styleId="Listenabsatz">
    <w:name w:val="List Paragraph"/>
    <w:basedOn w:val="Standard"/>
    <w:uiPriority w:val="34"/>
    <w:qFormat/>
    <w:rsid w:val="004A3C4D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4A3C4D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4A3C4D"/>
    <w:rPr>
      <w:i/>
      <w:sz w:val="24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A3C4D"/>
    <w:pPr>
      <w:ind w:left="720" w:right="720"/>
    </w:pPr>
    <w:rPr>
      <w:b/>
      <w:i/>
      <w:szCs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A3C4D"/>
    <w:rPr>
      <w:b/>
      <w:i/>
      <w:sz w:val="24"/>
    </w:rPr>
  </w:style>
  <w:style w:type="character" w:styleId="SchwacheHervorhebung">
    <w:name w:val="Subtle Emphasis"/>
    <w:uiPriority w:val="19"/>
    <w:qFormat/>
    <w:rsid w:val="004A3C4D"/>
    <w:rPr>
      <w:i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sid w:val="004A3C4D"/>
    <w:rPr>
      <w:b/>
      <w:i/>
      <w:sz w:val="24"/>
      <w:szCs w:val="24"/>
      <w:u w:val="single"/>
    </w:rPr>
  </w:style>
  <w:style w:type="character" w:styleId="SchwacherVerweis">
    <w:name w:val="Subtle Reference"/>
    <w:basedOn w:val="Absatz-Standardschriftart"/>
    <w:uiPriority w:val="31"/>
    <w:qFormat/>
    <w:rsid w:val="004A3C4D"/>
    <w:rPr>
      <w:sz w:val="24"/>
      <w:szCs w:val="24"/>
      <w:u w:val="single"/>
    </w:rPr>
  </w:style>
  <w:style w:type="character" w:styleId="IntensiverVerweis">
    <w:name w:val="Intense Reference"/>
    <w:basedOn w:val="Absatz-Standardschriftart"/>
    <w:uiPriority w:val="32"/>
    <w:qFormat/>
    <w:rsid w:val="004A3C4D"/>
    <w:rPr>
      <w:b/>
      <w:sz w:val="24"/>
      <w:u w:val="single"/>
    </w:rPr>
  </w:style>
  <w:style w:type="character" w:styleId="Buchtitel">
    <w:name w:val="Book Title"/>
    <w:basedOn w:val="Absatz-Standardschriftart"/>
    <w:uiPriority w:val="33"/>
    <w:qFormat/>
    <w:rsid w:val="004A3C4D"/>
    <w:rPr>
      <w:rFonts w:asciiTheme="majorHAnsi" w:eastAsiaTheme="majorEastAsia" w:hAnsiTheme="majorHAnsi"/>
      <w:b/>
      <w:i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4A3C4D"/>
    <w:pPr>
      <w:ind w:left="0" w:firstLine="0"/>
      <w:outlineLvl w:val="9"/>
    </w:pPr>
    <w:rPr>
      <w:rFonts w:cs="Times New Roman"/>
    </w:rPr>
  </w:style>
  <w:style w:type="paragraph" w:customStyle="1" w:styleId="Inhaltsverzeichnis">
    <w:name w:val="Inhaltsverzeichnis"/>
    <w:rsid w:val="00324345"/>
    <w:pPr>
      <w:widowControl w:val="0"/>
      <w:tabs>
        <w:tab w:val="right" w:leader="dot" w:pos="9360"/>
      </w:tabs>
      <w:suppressAutoHyphens/>
      <w:spacing w:line="360" w:lineRule="auto"/>
      <w:ind w:left="283" w:hanging="283"/>
    </w:pPr>
    <w:rPr>
      <w:rFonts w:eastAsia="Times New Roman"/>
      <w:sz w:val="20"/>
      <w:szCs w:val="20"/>
      <w:lang w:val="en-US" w:eastAsia="de-DE"/>
    </w:rPr>
  </w:style>
  <w:style w:type="paragraph" w:styleId="Textkrper">
    <w:name w:val="Body Text"/>
    <w:basedOn w:val="Standard"/>
    <w:link w:val="TextkrperZchn"/>
    <w:rsid w:val="00324345"/>
    <w:pPr>
      <w:widowControl w:val="0"/>
      <w:pBdr>
        <w:right w:val="single" w:sz="4" w:space="4" w:color="auto"/>
      </w:pBdr>
      <w:tabs>
        <w:tab w:val="left" w:pos="0"/>
        <w:tab w:val="left" w:pos="2548"/>
        <w:tab w:val="left" w:pos="3256"/>
        <w:tab w:val="left" w:pos="3964"/>
        <w:tab w:val="left" w:pos="4672"/>
        <w:tab w:val="left" w:pos="5380"/>
        <w:tab w:val="left" w:pos="6088"/>
        <w:tab w:val="left" w:pos="6796"/>
        <w:tab w:val="left" w:pos="7504"/>
        <w:tab w:val="left" w:pos="8212"/>
        <w:tab w:val="left" w:pos="8640"/>
      </w:tabs>
      <w:jc w:val="both"/>
    </w:pPr>
    <w:rPr>
      <w:rFonts w:eastAsia="Times New Roman"/>
      <w:color w:val="000000"/>
      <w:sz w:val="20"/>
      <w:szCs w:val="18"/>
      <w:lang w:eastAsia="ar-SA"/>
    </w:rPr>
  </w:style>
  <w:style w:type="character" w:customStyle="1" w:styleId="TextkrperZchn">
    <w:name w:val="Textkörper Zchn"/>
    <w:basedOn w:val="Absatz-Standardschriftart"/>
    <w:link w:val="Textkrper"/>
    <w:rsid w:val="00324345"/>
    <w:rPr>
      <w:rFonts w:eastAsia="Times New Roman"/>
      <w:color w:val="000000"/>
      <w:sz w:val="20"/>
      <w:szCs w:val="1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8009D2"/>
    <w:pPr>
      <w:widowControl w:val="0"/>
      <w:spacing w:before="120" w:after="120"/>
    </w:pPr>
    <w:rPr>
      <w:rFonts w:eastAsia="Times New Roman" w:cstheme="minorHAnsi"/>
      <w:bCs/>
      <w:color w:val="000000"/>
      <w:szCs w:val="20"/>
      <w:lang w:eastAsia="ar-SA"/>
    </w:rPr>
  </w:style>
  <w:style w:type="paragraph" w:styleId="Verzeichnis3">
    <w:name w:val="toc 3"/>
    <w:basedOn w:val="Standard"/>
    <w:next w:val="Standard"/>
    <w:autoRedefine/>
    <w:uiPriority w:val="39"/>
    <w:rsid w:val="004301E3"/>
    <w:pPr>
      <w:widowControl w:val="0"/>
      <w:ind w:left="400"/>
    </w:pPr>
    <w:rPr>
      <w:rFonts w:eastAsia="Times New Roman" w:cstheme="minorHAnsi"/>
      <w:iCs/>
      <w:color w:val="000000"/>
      <w:sz w:val="22"/>
      <w:szCs w:val="20"/>
      <w:lang w:eastAsia="ar-SA"/>
    </w:rPr>
  </w:style>
  <w:style w:type="paragraph" w:styleId="Verzeichnis2">
    <w:name w:val="toc 2"/>
    <w:basedOn w:val="Standard"/>
    <w:next w:val="Standard"/>
    <w:autoRedefine/>
    <w:uiPriority w:val="39"/>
    <w:rsid w:val="004301E3"/>
    <w:pPr>
      <w:spacing w:after="100"/>
      <w:ind w:left="240"/>
    </w:pPr>
    <w:rPr>
      <w:sz w:val="22"/>
    </w:rPr>
  </w:style>
  <w:style w:type="paragraph" w:styleId="Verzeichnis4">
    <w:name w:val="toc 4"/>
    <w:basedOn w:val="Standard"/>
    <w:next w:val="Standard"/>
    <w:uiPriority w:val="39"/>
    <w:rsid w:val="004301E3"/>
    <w:pPr>
      <w:spacing w:before="100" w:after="100"/>
      <w:ind w:left="720"/>
    </w:pPr>
    <w:rPr>
      <w:sz w:val="22"/>
    </w:rPr>
  </w:style>
  <w:style w:type="paragraph" w:styleId="Verzeichnis5">
    <w:name w:val="toc 5"/>
    <w:basedOn w:val="Standard"/>
    <w:next w:val="Standard"/>
    <w:autoRedefine/>
    <w:rsid w:val="004301E3"/>
    <w:pPr>
      <w:spacing w:after="100"/>
      <w:ind w:left="960"/>
    </w:pPr>
    <w:rPr>
      <w:sz w:val="20"/>
    </w:rPr>
  </w:style>
  <w:style w:type="paragraph" w:styleId="Verzeichnis6">
    <w:name w:val="toc 6"/>
    <w:basedOn w:val="Standard"/>
    <w:next w:val="Standard"/>
    <w:autoRedefine/>
    <w:rsid w:val="004301E3"/>
    <w:pPr>
      <w:spacing w:after="100"/>
      <w:ind w:left="1200"/>
    </w:pPr>
  </w:style>
  <w:style w:type="paragraph" w:styleId="Kopfzeile">
    <w:name w:val="header"/>
    <w:basedOn w:val="Standard"/>
    <w:link w:val="KopfzeileZchn"/>
    <w:rsid w:val="00B7170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B71703"/>
  </w:style>
  <w:style w:type="paragraph" w:styleId="Fuzeile">
    <w:name w:val="footer"/>
    <w:basedOn w:val="Standard"/>
    <w:link w:val="FuzeileZchn"/>
    <w:rsid w:val="00B7170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B71703"/>
  </w:style>
  <w:style w:type="table" w:styleId="Tabellenraster">
    <w:name w:val="Table Grid"/>
    <w:basedOn w:val="NormaleTabelle"/>
    <w:rsid w:val="00B717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rsid w:val="004D2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_Development\OperationTool\db\documents\ERP_CFM56-7B_202509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4819E-306E-4348-8F91-E37F1C860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ERP_CFM56-7B_202509.dotx</Template>
  <TotalTime>0</TotalTime>
  <Pages>3</Pages>
  <Words>419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MTU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KLEINERT-ALBRECHT, Christian</dc:creator>
  <cp:lastModifiedBy>KLEINERT-ALBRECHT, Christian</cp:lastModifiedBy>
  <cp:revision>1</cp:revision>
  <cp:lastPrinted>2025-02-24T08:51:00Z</cp:lastPrinted>
  <dcterms:created xsi:type="dcterms:W3CDTF">2025-10-16T12:41:00Z</dcterms:created>
  <dcterms:modified xsi:type="dcterms:W3CDTF">2025-10-16T12:43:00Z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7bc6aa6-b0dd-459a-b4e3-9c1d32e62d98_Enabled">
    <vt:lpwstr>true</vt:lpwstr>
  </property>
  <property fmtid="{D5CDD505-2E9C-101B-9397-08002B2CF9AE}" pid="3" name="MSIP_Label_b7bc6aa6-b0dd-459a-b4e3-9c1d32e62d98_SetDate">
    <vt:lpwstr>2025-10-16T12:43:17Z</vt:lpwstr>
  </property>
  <property fmtid="{D5CDD505-2E9C-101B-9397-08002B2CF9AE}" pid="4" name="MSIP_Label_b7bc6aa6-b0dd-459a-b4e3-9c1d32e62d98_Method">
    <vt:lpwstr>Standard</vt:lpwstr>
  </property>
  <property fmtid="{D5CDD505-2E9C-101B-9397-08002B2CF9AE}" pid="5" name="MSIP_Label_b7bc6aa6-b0dd-459a-b4e3-9c1d32e62d98_Name">
    <vt:lpwstr>MTU Proprietary Information</vt:lpwstr>
  </property>
  <property fmtid="{D5CDD505-2E9C-101B-9397-08002B2CF9AE}" pid="6" name="MSIP_Label_b7bc6aa6-b0dd-459a-b4e3-9c1d32e62d98_SiteId">
    <vt:lpwstr>eebc6226-7d59-484b-90ee-5875d0c44e4a</vt:lpwstr>
  </property>
  <property fmtid="{D5CDD505-2E9C-101B-9397-08002B2CF9AE}" pid="7" name="MSIP_Label_b7bc6aa6-b0dd-459a-b4e3-9c1d32e62d98_ActionId">
    <vt:lpwstr>0cc0ee29-49d1-40cf-8b89-49645c4121c0</vt:lpwstr>
  </property>
  <property fmtid="{D5CDD505-2E9C-101B-9397-08002B2CF9AE}" pid="8" name="MSIP_Label_b7bc6aa6-b0dd-459a-b4e3-9c1d32e62d98_ContentBits">
    <vt:lpwstr>0</vt:lpwstr>
  </property>
  <property fmtid="{D5CDD505-2E9C-101B-9397-08002B2CF9AE}" pid="9" name="MSIP_Label_b7bc6aa6-b0dd-459a-b4e3-9c1d32e62d98_Tag">
    <vt:lpwstr>10, 3, 0, 1</vt:lpwstr>
  </property>
</Properties>
</file>