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138D" w:rsidRPr="00B04A89" w:rsidRDefault="0087655A" w:rsidP="00B04A89">
      <w:r>
        <w:rPr>
          <w:noProof/>
        </w:rPr>
        <w:drawing>
          <wp:anchor distT="0" distB="0" distL="114300" distR="114300" simplePos="0" relativeHeight="251657214" behindDoc="1" locked="0" layoutInCell="1" allowOverlap="1" wp14:anchorId="178B9EDA" wp14:editId="7460D5FB">
            <wp:simplePos x="0" y="0"/>
            <wp:positionH relativeFrom="page">
              <wp:posOffset>742950</wp:posOffset>
            </wp:positionH>
            <wp:positionV relativeFrom="topMargin">
              <wp:posOffset>4957763</wp:posOffset>
            </wp:positionV>
            <wp:extent cx="7200265" cy="6628550"/>
            <wp:effectExtent l="0" t="0" r="635" b="127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ungsym-34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99" t="21964" r="14243" b="841"/>
                    <a:stretch/>
                  </pic:blipFill>
                  <pic:spPr bwMode="auto">
                    <a:xfrm>
                      <a:off x="0" y="0"/>
                      <a:ext cx="7207109" cy="6634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655A">
        <w:rPr>
          <w:noProof/>
          <w:color w:val="8DC9A1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F1817E3" wp14:editId="224DC1EE">
                <wp:simplePos x="0" y="0"/>
                <wp:positionH relativeFrom="column">
                  <wp:posOffset>-171450</wp:posOffset>
                </wp:positionH>
                <wp:positionV relativeFrom="paragraph">
                  <wp:posOffset>4043045</wp:posOffset>
                </wp:positionV>
                <wp:extent cx="7200265" cy="6628765"/>
                <wp:effectExtent l="0" t="0" r="635" b="63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265" cy="6628765"/>
                        </a:xfrm>
                        <a:prstGeom prst="rect">
                          <a:avLst/>
                        </a:prstGeom>
                        <a:solidFill>
                          <a:srgbClr val="8DC9A1">
                            <a:alpha val="4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17191" id="Rectangle 11" o:spid="_x0000_s1026" style="position:absolute;margin-left:-13.5pt;margin-top:318.35pt;width:566.95pt;height:521.9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" fillcolor="#8dc9a1" stroked="f" strokeweight="1pt">
                <v:fill opacity="26214f"/>
              </v:rect>
            </w:pict>
          </mc:Fallback>
        </mc:AlternateContent>
      </w:r>
      <w:r w:rsidRPr="00B04A8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0BDB36" wp14:editId="1A6E70E8">
                <wp:simplePos x="0" y="0"/>
                <wp:positionH relativeFrom="column">
                  <wp:posOffset>-156845</wp:posOffset>
                </wp:positionH>
                <wp:positionV relativeFrom="paragraph">
                  <wp:posOffset>13198158</wp:posOffset>
                </wp:positionV>
                <wp:extent cx="1800225" cy="942975"/>
                <wp:effectExtent l="0" t="0" r="317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942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4A89" w:rsidRPr="0087655A" w:rsidRDefault="00B04A89" w:rsidP="000B43AB">
                            <w:pPr>
                              <w:pStyle w:val="Boldsort"/>
                              <w:rPr>
                                <w:color w:val="EF9D58"/>
                              </w:rPr>
                            </w:pPr>
                            <w:r w:rsidRPr="0087655A">
                              <w:rPr>
                                <w:color w:val="EF9D58"/>
                              </w:rPr>
                              <w:t>orkester.no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0BDB3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12.35pt;margin-top:1039.25pt;width:141.75pt;height:74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" filled="f" stroked="f" strokeweight=".5pt">
                <v:textbox inset="0,0,0,0">
                  <w:txbxContent>
                    <w:p w:rsidR="00B04A89" w:rsidRPr="0087655A" w:rsidRDefault="00B04A89" w:rsidP="000B43AB">
                      <w:pPr>
                        <w:pStyle w:val="Boldsort"/>
                        <w:rPr>
                          <w:color w:val="EF9D58"/>
                        </w:rPr>
                      </w:pPr>
                      <w:r w:rsidRPr="0087655A">
                        <w:rPr>
                          <w:color w:val="EF9D58"/>
                        </w:rPr>
                        <w:t>orkester.no</w:t>
                      </w:r>
                    </w:p>
                  </w:txbxContent>
                </v:textbox>
              </v:shape>
            </w:pict>
          </mc:Fallback>
        </mc:AlternateContent>
      </w:r>
      <w:r w:rsidRPr="00B04A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76CD19" wp14:editId="58E31376">
                <wp:simplePos x="0" y="0"/>
                <wp:positionH relativeFrom="column">
                  <wp:posOffset>-157162</wp:posOffset>
                </wp:positionH>
                <wp:positionV relativeFrom="paragraph">
                  <wp:posOffset>10929939</wp:posOffset>
                </wp:positionV>
                <wp:extent cx="1800225" cy="2114550"/>
                <wp:effectExtent l="0" t="0" r="3175" b="63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2114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4A89" w:rsidRPr="00C94A27" w:rsidRDefault="00B04A89" w:rsidP="000B43AB">
                            <w:pPr>
                              <w:pStyle w:val="Boldsort"/>
                            </w:pPr>
                            <w:r w:rsidRPr="00C94A27">
                              <w:t>Konsert</w:t>
                            </w:r>
                          </w:p>
                          <w:p w:rsidR="00B04A89" w:rsidRPr="000B43AB" w:rsidRDefault="00B04A89" w:rsidP="000B43AB">
                            <w:pPr>
                              <w:pStyle w:val="Brodtekstsort"/>
                            </w:pPr>
                            <w:r w:rsidRPr="000B43AB">
                              <w:t>Dag</w:t>
                            </w:r>
                          </w:p>
                          <w:p w:rsidR="00C94A27" w:rsidRPr="000B43AB" w:rsidRDefault="00C94A27" w:rsidP="000B43AB">
                            <w:pPr>
                              <w:pStyle w:val="Brodtekstsort"/>
                            </w:pPr>
                            <w:r w:rsidRPr="000B43AB">
                              <w:t>30/05/20</w:t>
                            </w:r>
                          </w:p>
                          <w:p w:rsidR="00C94A27" w:rsidRPr="000B43AB" w:rsidRDefault="00C94A27" w:rsidP="000B43AB">
                            <w:pPr>
                              <w:pStyle w:val="Brodtekstsort"/>
                            </w:pPr>
                            <w:r w:rsidRPr="000B43AB">
                              <w:t xml:space="preserve">Kl. </w:t>
                            </w:r>
                            <w:proofErr w:type="spellStart"/>
                            <w:r w:rsidRPr="000B43AB">
                              <w:t>Xx</w:t>
                            </w:r>
                            <w:proofErr w:type="spellEnd"/>
                          </w:p>
                          <w:p w:rsidR="00C94A27" w:rsidRPr="00C94A27" w:rsidRDefault="00C94A27" w:rsidP="000B43AB">
                            <w:pPr>
                              <w:pStyle w:val="Brodtekstsort"/>
                            </w:pPr>
                            <w:r w:rsidRPr="000B43AB">
                              <w:t>Sted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6CD19" id="Text Box 5" o:spid="_x0000_s1027" type="#_x0000_t202" style="position:absolute;margin-left:-12.35pt;margin-top:860.65pt;width:141.75pt;height:166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" filled="f" stroked="f" strokeweight=".5pt">
                <v:textbox inset="0,0,0,0">
                  <w:txbxContent>
                    <w:p w:rsidR="00B04A89" w:rsidRPr="00C94A27" w:rsidRDefault="00B04A89" w:rsidP="000B43AB">
                      <w:pPr>
                        <w:pStyle w:val="Boldsort"/>
                      </w:pPr>
                      <w:r w:rsidRPr="00C94A27">
                        <w:t>Konsert</w:t>
                      </w:r>
                    </w:p>
                    <w:p w:rsidR="00B04A89" w:rsidRPr="000B43AB" w:rsidRDefault="00B04A89" w:rsidP="000B43AB">
                      <w:pPr>
                        <w:pStyle w:val="Brodtekstsort"/>
                      </w:pPr>
                      <w:r w:rsidRPr="000B43AB">
                        <w:t>Dag</w:t>
                      </w:r>
                    </w:p>
                    <w:p w:rsidR="00C94A27" w:rsidRPr="000B43AB" w:rsidRDefault="00C94A27" w:rsidP="000B43AB">
                      <w:pPr>
                        <w:pStyle w:val="Brodtekstsort"/>
                      </w:pPr>
                      <w:r w:rsidRPr="000B43AB">
                        <w:t>30/05/20</w:t>
                      </w:r>
                    </w:p>
                    <w:p w:rsidR="00C94A27" w:rsidRPr="000B43AB" w:rsidRDefault="00C94A27" w:rsidP="000B43AB">
                      <w:pPr>
                        <w:pStyle w:val="Brodtekstsort"/>
                      </w:pPr>
                      <w:r w:rsidRPr="000B43AB">
                        <w:t xml:space="preserve">Kl. </w:t>
                      </w:r>
                      <w:proofErr w:type="spellStart"/>
                      <w:r w:rsidRPr="000B43AB">
                        <w:t>Xx</w:t>
                      </w:r>
                      <w:proofErr w:type="spellEnd"/>
                    </w:p>
                    <w:p w:rsidR="00C94A27" w:rsidRPr="00C94A27" w:rsidRDefault="00C94A27" w:rsidP="000B43AB">
                      <w:pPr>
                        <w:pStyle w:val="Brodtekstsort"/>
                      </w:pPr>
                      <w:r w:rsidRPr="000B43AB">
                        <w:t>Sted</w:t>
                      </w:r>
                    </w:p>
                  </w:txbxContent>
                </v:textbox>
              </v:shape>
            </w:pict>
          </mc:Fallback>
        </mc:AlternateContent>
      </w:r>
      <w:r w:rsidR="00C94A27" w:rsidRPr="00B04A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4AEFF6" wp14:editId="7AFD0CDA">
                <wp:simplePos x="0" y="0"/>
                <wp:positionH relativeFrom="column">
                  <wp:posOffset>-157162</wp:posOffset>
                </wp:positionH>
                <wp:positionV relativeFrom="paragraph">
                  <wp:posOffset>1400175</wp:posOffset>
                </wp:positionV>
                <wp:extent cx="7129462" cy="2328863"/>
                <wp:effectExtent l="0" t="0" r="8255" b="825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9462" cy="23288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94A27" w:rsidRPr="000B43AB" w:rsidRDefault="00C94A27" w:rsidP="00C94A27">
                            <w:pPr>
                              <w:pStyle w:val="Header"/>
                              <w:spacing w:line="1680" w:lineRule="exact"/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</w:pPr>
                            <w:r w:rsidRPr="000B43AB"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  <w:t xml:space="preserve">Tittel over </w:t>
                            </w:r>
                          </w:p>
                          <w:p w:rsidR="00C94A27" w:rsidRPr="000B43AB" w:rsidRDefault="00C94A27" w:rsidP="00C94A27">
                            <w:pPr>
                              <w:pStyle w:val="Header"/>
                              <w:spacing w:line="1680" w:lineRule="exact"/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</w:pPr>
                            <w:r w:rsidRPr="000B43AB"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  <w:t>2 linjer</w:t>
                            </w:r>
                          </w:p>
                          <w:p w:rsidR="00C94A27" w:rsidRPr="000B43AB" w:rsidRDefault="00C94A27" w:rsidP="00C94A27">
                            <w:pPr>
                              <w:spacing w:line="1680" w:lineRule="exact"/>
                              <w:rPr>
                                <w:color w:val="000000" w:themeColor="text1"/>
                                <w:sz w:val="168"/>
                                <w:szCs w:val="1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AEFF6" id="Text Box 6" o:spid="_x0000_s1028" type="#_x0000_t202" style="position:absolute;margin-left:-12.35pt;margin-top:110.25pt;width:561.35pt;height:18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" filled="f" stroked="f" strokeweight=".5pt">
                <v:textbox inset="0,0,0,0">
                  <w:txbxContent>
                    <w:p w:rsidR="00C94A27" w:rsidRPr="000B43AB" w:rsidRDefault="00C94A27" w:rsidP="00C94A27">
                      <w:pPr>
                        <w:pStyle w:val="Header"/>
                        <w:spacing w:line="1680" w:lineRule="exact"/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</w:pPr>
                      <w:r w:rsidRPr="000B43AB"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  <w:t xml:space="preserve">Tittel over </w:t>
                      </w:r>
                    </w:p>
                    <w:p w:rsidR="00C94A27" w:rsidRPr="000B43AB" w:rsidRDefault="00C94A27" w:rsidP="00C94A27">
                      <w:pPr>
                        <w:pStyle w:val="Header"/>
                        <w:spacing w:line="1680" w:lineRule="exact"/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</w:pPr>
                      <w:r w:rsidRPr="000B43AB"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  <w:t>2 linjer</w:t>
                      </w:r>
                    </w:p>
                    <w:p w:rsidR="00C94A27" w:rsidRPr="000B43AB" w:rsidRDefault="00C94A27" w:rsidP="00C94A27">
                      <w:pPr>
                        <w:spacing w:line="1680" w:lineRule="exact"/>
                        <w:rPr>
                          <w:color w:val="000000" w:themeColor="text1"/>
                          <w:sz w:val="168"/>
                          <w:szCs w:val="1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0138D" w:rsidRPr="00B04A89" w:rsidSect="00F0138D">
      <w:headerReference w:type="default" r:id="rId7"/>
      <w:pgSz w:w="16840" w:h="2382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371F" w:rsidRDefault="0080371F" w:rsidP="00F0138D">
      <w:r>
        <w:separator/>
      </w:r>
    </w:p>
  </w:endnote>
  <w:endnote w:type="continuationSeparator" w:id="0">
    <w:p w:rsidR="0080371F" w:rsidRDefault="0080371F" w:rsidP="00F013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andon Grotesque Light">
    <w:panose1 w:val="020B0303020203060202"/>
    <w:charset w:val="4D"/>
    <w:family w:val="swiss"/>
    <w:notTrueType/>
    <w:pitch w:val="variable"/>
    <w:sig w:usb0="A000002F" w:usb1="5000205B" w:usb2="00000000" w:usb3="00000000" w:csb0="0000009B" w:csb1="00000000"/>
  </w:font>
  <w:font w:name="Brandon Grotesque">
    <w:panose1 w:val="020B0503020203060202"/>
    <w:charset w:val="4D"/>
    <w:family w:val="swiss"/>
    <w:notTrueType/>
    <w:pitch w:val="variable"/>
    <w:sig w:usb0="A000002F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371F" w:rsidRDefault="0080371F" w:rsidP="00F0138D">
      <w:r>
        <w:separator/>
      </w:r>
    </w:p>
  </w:footnote>
  <w:footnote w:type="continuationSeparator" w:id="0">
    <w:p w:rsidR="0080371F" w:rsidRDefault="0080371F" w:rsidP="00F013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B43AB" w:rsidRDefault="00B04A89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55566FD" wp14:editId="00940714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10684800" cy="15118801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akgrun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84800" cy="15118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A75"/>
    <w:rsid w:val="000B43AB"/>
    <w:rsid w:val="001569B6"/>
    <w:rsid w:val="00474297"/>
    <w:rsid w:val="004F00FD"/>
    <w:rsid w:val="0080371F"/>
    <w:rsid w:val="0087655A"/>
    <w:rsid w:val="008B41B1"/>
    <w:rsid w:val="00913A75"/>
    <w:rsid w:val="00B04A89"/>
    <w:rsid w:val="00C94A27"/>
    <w:rsid w:val="00E55C8C"/>
    <w:rsid w:val="00F01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55BF3DC8"/>
  <w15:chartTrackingRefBased/>
  <w15:docId w15:val="{A3234EB0-96DF-3D4D-B98A-B3B85170D0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N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138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138D"/>
  </w:style>
  <w:style w:type="paragraph" w:styleId="Footer">
    <w:name w:val="footer"/>
    <w:basedOn w:val="Normal"/>
    <w:link w:val="FooterChar"/>
    <w:uiPriority w:val="99"/>
    <w:unhideWhenUsed/>
    <w:rsid w:val="00F0138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138D"/>
  </w:style>
  <w:style w:type="paragraph" w:customStyle="1" w:styleId="Brodtekstsort">
    <w:name w:val="Brodtekst_sort"/>
    <w:basedOn w:val="Normal"/>
    <w:qFormat/>
    <w:rsid w:val="000B43AB"/>
    <w:pPr>
      <w:spacing w:line="600" w:lineRule="exact"/>
    </w:pPr>
    <w:rPr>
      <w:rFonts w:ascii="Brandon Grotesque Light" w:hAnsi="Brandon Grotesque Light"/>
      <w:color w:val="000000" w:themeColor="text1"/>
      <w:sz w:val="48"/>
      <w:szCs w:val="48"/>
      <w:lang w:val="nb-NO"/>
    </w:rPr>
  </w:style>
  <w:style w:type="paragraph" w:customStyle="1" w:styleId="Boldsort">
    <w:name w:val="Bold_sort"/>
    <w:basedOn w:val="Normal"/>
    <w:qFormat/>
    <w:rsid w:val="000B43AB"/>
    <w:rPr>
      <w:rFonts w:ascii="Brandon Grotesque" w:hAnsi="Brandon Grotesque"/>
      <w:b/>
      <w:bCs/>
      <w:color w:val="000000" w:themeColor="text1"/>
      <w:sz w:val="48"/>
      <w:szCs w:val="48"/>
      <w:lang w:val="nb-NO"/>
    </w:rPr>
  </w:style>
  <w:style w:type="paragraph" w:customStyle="1" w:styleId="Tittelsort">
    <w:name w:val="Tittel_sort"/>
    <w:basedOn w:val="Header"/>
    <w:qFormat/>
    <w:rsid w:val="000B43AB"/>
    <w:pPr>
      <w:spacing w:line="1680" w:lineRule="exact"/>
    </w:pPr>
    <w:rPr>
      <w:rFonts w:ascii="Brandon Grotesque" w:hAnsi="Brandon Grotesque"/>
      <w:b/>
      <w:bCs/>
      <w:color w:val="000000" w:themeColor="text1"/>
      <w:sz w:val="168"/>
      <w:szCs w:val="168"/>
      <w:lang w:val="nb-NO"/>
    </w:rPr>
  </w:style>
  <w:style w:type="paragraph" w:customStyle="1" w:styleId="Boldoransje">
    <w:name w:val="Bold_oransje"/>
    <w:basedOn w:val="Boldsort"/>
    <w:qFormat/>
    <w:rsid w:val="0087655A"/>
    <w:rPr>
      <w:color w:val="EF9D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Volumes/lager/Kunder/UNOF/2019/UNOF_visuell_identitet_2019/Originaler/Arbeidsfil/FINAL_NUSO_Plakatmal_Word_032019/NUSO_plakatmal_0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NUSO_plakatmal_01.dotx</Template>
  <TotalTime>13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2020-03-24T11:28:00Z</dcterms:created>
  <dcterms:modified xsi:type="dcterms:W3CDTF">2020-03-24T11:43:00Z</dcterms:modified>
</cp:coreProperties>
</file>