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0138D" w:rsidRPr="00B04A89" w:rsidRDefault="00AE1149" w:rsidP="00B04A89">
      <w:r w:rsidRPr="0087655A">
        <w:rPr>
          <w:noProof/>
          <w:color w:val="8DC9A1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0F1817E3" wp14:editId="224DC1EE">
                <wp:simplePos x="0" y="0"/>
                <wp:positionH relativeFrom="column">
                  <wp:posOffset>-157162</wp:posOffset>
                </wp:positionH>
                <wp:positionV relativeFrom="paragraph">
                  <wp:posOffset>4043045</wp:posOffset>
                </wp:positionV>
                <wp:extent cx="7200265" cy="6628765"/>
                <wp:effectExtent l="0" t="0" r="635" b="63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265" cy="6628765"/>
                        </a:xfrm>
                        <a:prstGeom prst="rect">
                          <a:avLst/>
                        </a:prstGeom>
                        <a:solidFill>
                          <a:srgbClr val="8DC9A1">
                            <a:alpha val="4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E4247B" id="Rectangle 11" o:spid="_x0000_s1026" style="position:absolute;margin-left:-12.35pt;margin-top:318.35pt;width:566.95pt;height:521.9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" fillcolor="#8dc9a1" stroked="f" strokeweight="1pt">
                <v:fill opacity="26214f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4" behindDoc="1" locked="0" layoutInCell="1" allowOverlap="1" wp14:anchorId="178B9EDA" wp14:editId="7460D5FB">
            <wp:simplePos x="0" y="0"/>
            <wp:positionH relativeFrom="page">
              <wp:posOffset>742950</wp:posOffset>
            </wp:positionH>
            <wp:positionV relativeFrom="topMargin">
              <wp:posOffset>4957763</wp:posOffset>
            </wp:positionV>
            <wp:extent cx="7206615" cy="6628765"/>
            <wp:effectExtent l="0" t="0" r="0" b="63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ungsym-34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638" t="17750" b="11451"/>
                    <a:stretch/>
                  </pic:blipFill>
                  <pic:spPr bwMode="auto">
                    <a:xfrm>
                      <a:off x="0" y="0"/>
                      <a:ext cx="7206615" cy="6628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4A8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0BDB36" wp14:editId="1A6E70E8">
                <wp:simplePos x="0" y="0"/>
                <wp:positionH relativeFrom="column">
                  <wp:posOffset>7443470</wp:posOffset>
                </wp:positionH>
                <wp:positionV relativeFrom="paragraph">
                  <wp:posOffset>467360</wp:posOffset>
                </wp:positionV>
                <wp:extent cx="1800225" cy="942975"/>
                <wp:effectExtent l="0" t="0" r="317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942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04A89" w:rsidRPr="00AE1149" w:rsidRDefault="00B04A89" w:rsidP="00AE1149">
                            <w:pPr>
                              <w:pStyle w:val="Boldsort"/>
                            </w:pPr>
                            <w:r w:rsidRPr="00AE1149">
                              <w:t>orkester.no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0BDB36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86.1pt;margin-top:36.8pt;width:141.75pt;height:74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" filled="f" stroked="f" strokeweight=".5pt">
                <v:textbox inset="0,0,0,0">
                  <w:txbxContent>
                    <w:p w:rsidR="00B04A89" w:rsidRPr="00AE1149" w:rsidRDefault="00B04A89" w:rsidP="00AE1149">
                      <w:pPr>
                        <w:pStyle w:val="Boldsort"/>
                      </w:pPr>
                      <w:r w:rsidRPr="00AE1149">
                        <w:t>orkester.no</w:t>
                      </w:r>
                    </w:p>
                  </w:txbxContent>
                </v:textbox>
              </v:shape>
            </w:pict>
          </mc:Fallback>
        </mc:AlternateContent>
      </w:r>
      <w:r w:rsidRPr="00B04A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76CD19" wp14:editId="58E31376">
                <wp:simplePos x="0" y="0"/>
                <wp:positionH relativeFrom="column">
                  <wp:posOffset>7442200</wp:posOffset>
                </wp:positionH>
                <wp:positionV relativeFrom="paragraph">
                  <wp:posOffset>3955732</wp:posOffset>
                </wp:positionV>
                <wp:extent cx="1800225" cy="2114550"/>
                <wp:effectExtent l="0" t="0" r="3175" b="63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2114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04A89" w:rsidRPr="00C94A27" w:rsidRDefault="00B04A89" w:rsidP="000B43AB">
                            <w:pPr>
                              <w:pStyle w:val="Boldsort"/>
                            </w:pPr>
                            <w:r w:rsidRPr="00C94A27">
                              <w:t>Konsert</w:t>
                            </w:r>
                          </w:p>
                          <w:p w:rsidR="00B04A89" w:rsidRPr="000B43AB" w:rsidRDefault="00B04A89" w:rsidP="000B43AB">
                            <w:pPr>
                              <w:pStyle w:val="Brodtekstsort"/>
                            </w:pPr>
                            <w:r w:rsidRPr="000B43AB">
                              <w:t>Dag</w:t>
                            </w:r>
                          </w:p>
                          <w:p w:rsidR="00C94A27" w:rsidRPr="000B43AB" w:rsidRDefault="00C94A27" w:rsidP="000B43AB">
                            <w:pPr>
                              <w:pStyle w:val="Brodtekstsort"/>
                            </w:pPr>
                            <w:r w:rsidRPr="000B43AB">
                              <w:t>30/05/20</w:t>
                            </w:r>
                          </w:p>
                          <w:p w:rsidR="00C94A27" w:rsidRPr="000B43AB" w:rsidRDefault="00C94A27" w:rsidP="000B43AB">
                            <w:pPr>
                              <w:pStyle w:val="Brodtekstsort"/>
                            </w:pPr>
                            <w:r w:rsidRPr="000B43AB">
                              <w:t>Kl. Xx</w:t>
                            </w:r>
                          </w:p>
                          <w:p w:rsidR="00C94A27" w:rsidRPr="00C94A27" w:rsidRDefault="00C94A27" w:rsidP="000B43AB">
                            <w:pPr>
                              <w:pStyle w:val="Brodtekstsort"/>
                            </w:pPr>
                            <w:r w:rsidRPr="000B43AB">
                              <w:t>Sted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6CD19" id="Text Box 5" o:spid="_x0000_s1027" type="#_x0000_t202" style="position:absolute;margin-left:586pt;margin-top:311.45pt;width:141.75pt;height:166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" filled="f" stroked="f" strokeweight=".5pt">
                <v:textbox inset="0,0,0,0">
                  <w:txbxContent>
                    <w:p w:rsidR="00B04A89" w:rsidRPr="00C94A27" w:rsidRDefault="00B04A89" w:rsidP="000B43AB">
                      <w:pPr>
                        <w:pStyle w:val="Boldsort"/>
                      </w:pPr>
                      <w:r w:rsidRPr="00C94A27">
                        <w:t>Konsert</w:t>
                      </w:r>
                    </w:p>
                    <w:p w:rsidR="00B04A89" w:rsidRPr="000B43AB" w:rsidRDefault="00B04A89" w:rsidP="000B43AB">
                      <w:pPr>
                        <w:pStyle w:val="Brodtekstsort"/>
                      </w:pPr>
                      <w:r w:rsidRPr="000B43AB">
                        <w:t>Dag</w:t>
                      </w:r>
                    </w:p>
                    <w:p w:rsidR="00C94A27" w:rsidRPr="000B43AB" w:rsidRDefault="00C94A27" w:rsidP="000B43AB">
                      <w:pPr>
                        <w:pStyle w:val="Brodtekstsort"/>
                      </w:pPr>
                      <w:r w:rsidRPr="000B43AB">
                        <w:t>30/05/20</w:t>
                      </w:r>
                    </w:p>
                    <w:p w:rsidR="00C94A27" w:rsidRPr="000B43AB" w:rsidRDefault="00C94A27" w:rsidP="000B43AB">
                      <w:pPr>
                        <w:pStyle w:val="Brodtekstsort"/>
                      </w:pPr>
                      <w:r w:rsidRPr="000B43AB">
                        <w:t>Kl. Xx</w:t>
                      </w:r>
                    </w:p>
                    <w:p w:rsidR="00C94A27" w:rsidRPr="00C94A27" w:rsidRDefault="00C94A27" w:rsidP="000B43AB">
                      <w:pPr>
                        <w:pStyle w:val="Brodtekstsort"/>
                      </w:pPr>
                      <w:r w:rsidRPr="000B43AB">
                        <w:t>Sted</w:t>
                      </w:r>
                    </w:p>
                  </w:txbxContent>
                </v:textbox>
              </v:shape>
            </w:pict>
          </mc:Fallback>
        </mc:AlternateContent>
      </w:r>
      <w:r w:rsidR="00C94A27" w:rsidRPr="00B04A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4AEFF6" wp14:editId="7AFD0CDA">
                <wp:simplePos x="0" y="0"/>
                <wp:positionH relativeFrom="column">
                  <wp:posOffset>-157162</wp:posOffset>
                </wp:positionH>
                <wp:positionV relativeFrom="paragraph">
                  <wp:posOffset>1400175</wp:posOffset>
                </wp:positionV>
                <wp:extent cx="7129462" cy="2328863"/>
                <wp:effectExtent l="0" t="0" r="8255" b="825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9462" cy="23288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94A27" w:rsidRPr="000B43AB" w:rsidRDefault="00C94A27" w:rsidP="00C94A27">
                            <w:pPr>
                              <w:pStyle w:val="Header"/>
                              <w:spacing w:line="1680" w:lineRule="exact"/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</w:pPr>
                            <w:r w:rsidRPr="000B43AB"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  <w:t xml:space="preserve">Tittel over </w:t>
                            </w:r>
                          </w:p>
                          <w:p w:rsidR="00C94A27" w:rsidRPr="000B43AB" w:rsidRDefault="00C94A27" w:rsidP="00C94A27">
                            <w:pPr>
                              <w:pStyle w:val="Header"/>
                              <w:spacing w:line="1680" w:lineRule="exact"/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</w:pPr>
                            <w:r w:rsidRPr="000B43AB">
                              <w:rPr>
                                <w:rFonts w:ascii="Brandon Grotesque" w:hAnsi="Brandon Grotesque"/>
                                <w:b/>
                                <w:bCs/>
                                <w:color w:val="000000" w:themeColor="text1"/>
                                <w:sz w:val="168"/>
                                <w:szCs w:val="168"/>
                                <w:lang w:val="nb-NO"/>
                              </w:rPr>
                              <w:t>2 linjer</w:t>
                            </w:r>
                          </w:p>
                          <w:p w:rsidR="00C94A27" w:rsidRPr="000B43AB" w:rsidRDefault="00C94A27" w:rsidP="00C94A27">
                            <w:pPr>
                              <w:spacing w:line="1680" w:lineRule="exact"/>
                              <w:rPr>
                                <w:color w:val="000000" w:themeColor="text1"/>
                                <w:sz w:val="168"/>
                                <w:szCs w:val="1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AEFF6" id="Text Box 6" o:spid="_x0000_s1028" type="#_x0000_t202" style="position:absolute;margin-left:-12.35pt;margin-top:110.25pt;width:561.35pt;height:18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" filled="f" stroked="f" strokeweight=".5pt">
                <v:textbox inset="0,0,0,0">
                  <w:txbxContent>
                    <w:p w:rsidR="00C94A27" w:rsidRPr="000B43AB" w:rsidRDefault="00C94A27" w:rsidP="00C94A27">
                      <w:pPr>
                        <w:pStyle w:val="Header"/>
                        <w:spacing w:line="1680" w:lineRule="exact"/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</w:pPr>
                      <w:r w:rsidRPr="000B43AB"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  <w:t xml:space="preserve">Tittel over </w:t>
                      </w:r>
                    </w:p>
                    <w:p w:rsidR="00C94A27" w:rsidRPr="000B43AB" w:rsidRDefault="00C94A27" w:rsidP="00C94A27">
                      <w:pPr>
                        <w:pStyle w:val="Header"/>
                        <w:spacing w:line="1680" w:lineRule="exact"/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</w:pPr>
                      <w:r w:rsidRPr="000B43AB">
                        <w:rPr>
                          <w:rFonts w:ascii="Brandon Grotesque" w:hAnsi="Brandon Grotesque"/>
                          <w:b/>
                          <w:bCs/>
                          <w:color w:val="000000" w:themeColor="text1"/>
                          <w:sz w:val="168"/>
                          <w:szCs w:val="168"/>
                          <w:lang w:val="nb-NO"/>
                        </w:rPr>
                        <w:t>2 linjer</w:t>
                      </w:r>
                    </w:p>
                    <w:p w:rsidR="00C94A27" w:rsidRPr="000B43AB" w:rsidRDefault="00C94A27" w:rsidP="00C94A27">
                      <w:pPr>
                        <w:spacing w:line="1680" w:lineRule="exact"/>
                        <w:rPr>
                          <w:color w:val="000000" w:themeColor="text1"/>
                          <w:sz w:val="168"/>
                          <w:szCs w:val="1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F0138D" w:rsidRPr="00B04A89" w:rsidSect="00F0138D">
      <w:headerReference w:type="default" r:id="rId7"/>
      <w:pgSz w:w="16840" w:h="2382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2FE5" w:rsidRDefault="00462FE5" w:rsidP="00F0138D">
      <w:r>
        <w:separator/>
      </w:r>
    </w:p>
  </w:endnote>
  <w:endnote w:type="continuationSeparator" w:id="0">
    <w:p w:rsidR="00462FE5" w:rsidRDefault="00462FE5" w:rsidP="00F013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andon Grotesque Light">
    <w:panose1 w:val="020B0303020203060202"/>
    <w:charset w:val="4D"/>
    <w:family w:val="swiss"/>
    <w:notTrueType/>
    <w:pitch w:val="variable"/>
    <w:sig w:usb0="A000002F" w:usb1="5000205B" w:usb2="00000000" w:usb3="00000000" w:csb0="0000009B" w:csb1="00000000"/>
  </w:font>
  <w:font w:name="Brandon Grotesque">
    <w:panose1 w:val="020B0503020203060202"/>
    <w:charset w:val="4D"/>
    <w:family w:val="swiss"/>
    <w:notTrueType/>
    <w:pitch w:val="variable"/>
    <w:sig w:usb0="A000002F" w:usb1="5000205B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2FE5" w:rsidRDefault="00462FE5" w:rsidP="00F0138D">
      <w:r>
        <w:separator/>
      </w:r>
    </w:p>
  </w:footnote>
  <w:footnote w:type="continuationSeparator" w:id="0">
    <w:p w:rsidR="00462FE5" w:rsidRDefault="00462FE5" w:rsidP="00F013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B43AB" w:rsidRDefault="00B04A89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55566FD" wp14:editId="00940714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10684799" cy="15118801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akgrun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84799" cy="15118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2FA"/>
    <w:rsid w:val="0003139D"/>
    <w:rsid w:val="000B0A7C"/>
    <w:rsid w:val="000B43AB"/>
    <w:rsid w:val="001569B6"/>
    <w:rsid w:val="003B12FA"/>
    <w:rsid w:val="00462FE5"/>
    <w:rsid w:val="00474297"/>
    <w:rsid w:val="004F00FD"/>
    <w:rsid w:val="008405B3"/>
    <w:rsid w:val="0087655A"/>
    <w:rsid w:val="008B41B1"/>
    <w:rsid w:val="00913A75"/>
    <w:rsid w:val="00AE1149"/>
    <w:rsid w:val="00B04A89"/>
    <w:rsid w:val="00C94A27"/>
    <w:rsid w:val="00E55C8C"/>
    <w:rsid w:val="00F01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chartTrackingRefBased/>
  <w15:docId w15:val="{6EF9F81C-F254-5841-A283-A37877ACF8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N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138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0138D"/>
  </w:style>
  <w:style w:type="paragraph" w:styleId="Footer">
    <w:name w:val="footer"/>
    <w:basedOn w:val="Normal"/>
    <w:link w:val="FooterChar"/>
    <w:uiPriority w:val="99"/>
    <w:unhideWhenUsed/>
    <w:rsid w:val="00F0138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0138D"/>
  </w:style>
  <w:style w:type="paragraph" w:customStyle="1" w:styleId="Brodtekstsort">
    <w:name w:val="Brodtekst_sort"/>
    <w:basedOn w:val="Normal"/>
    <w:qFormat/>
    <w:rsid w:val="000B43AB"/>
    <w:pPr>
      <w:spacing w:line="600" w:lineRule="exact"/>
    </w:pPr>
    <w:rPr>
      <w:rFonts w:ascii="Brandon Grotesque Light" w:hAnsi="Brandon Grotesque Light"/>
      <w:color w:val="000000" w:themeColor="text1"/>
      <w:sz w:val="48"/>
      <w:szCs w:val="48"/>
      <w:lang w:val="nb-NO"/>
    </w:rPr>
  </w:style>
  <w:style w:type="paragraph" w:customStyle="1" w:styleId="Boldsort">
    <w:name w:val="Bold_sort"/>
    <w:basedOn w:val="Normal"/>
    <w:qFormat/>
    <w:rsid w:val="000B43AB"/>
    <w:rPr>
      <w:rFonts w:ascii="Brandon Grotesque" w:hAnsi="Brandon Grotesque"/>
      <w:b/>
      <w:bCs/>
      <w:color w:val="000000" w:themeColor="text1"/>
      <w:sz w:val="48"/>
      <w:szCs w:val="48"/>
      <w:lang w:val="nb-NO"/>
    </w:rPr>
  </w:style>
  <w:style w:type="paragraph" w:customStyle="1" w:styleId="Tittelsort">
    <w:name w:val="Tittel_sort"/>
    <w:basedOn w:val="Header"/>
    <w:qFormat/>
    <w:rsid w:val="000B43AB"/>
    <w:pPr>
      <w:spacing w:line="1680" w:lineRule="exact"/>
    </w:pPr>
    <w:rPr>
      <w:rFonts w:ascii="Brandon Grotesque" w:hAnsi="Brandon Grotesque"/>
      <w:b/>
      <w:bCs/>
      <w:color w:val="000000" w:themeColor="text1"/>
      <w:sz w:val="168"/>
      <w:szCs w:val="168"/>
      <w:lang w:val="nb-NO"/>
    </w:rPr>
  </w:style>
  <w:style w:type="paragraph" w:customStyle="1" w:styleId="Boldoransje">
    <w:name w:val="Bold_oransje"/>
    <w:basedOn w:val="Boldsort"/>
    <w:qFormat/>
    <w:rsid w:val="0087655A"/>
    <w:rPr>
      <w:color w:val="EF9D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UNOF_plakatmal_02.docx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2020-03-24T12:51:00Z</dcterms:created>
  <dcterms:modified xsi:type="dcterms:W3CDTF">2020-03-24T12:51:00Z</dcterms:modified>
</cp:coreProperties>
</file>